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5DD7" w:rsidRPr="00795C4C" w:rsidRDefault="009E5E25" w:rsidP="00D75DD7">
      <w:pPr>
        <w:pStyle w:val="LabTitle"/>
        <w:rPr>
          <w:b/>
        </w:rPr>
      </w:pPr>
      <w:r>
        <w:t>Práctica de laboratorio: use una notebook de PL-App</w:t>
      </w:r>
    </w:p>
    <w:p w:rsidR="009E5E25" w:rsidRPr="00A829E1" w:rsidRDefault="009E5E25" w:rsidP="0004559A">
      <w:pPr>
        <w:pStyle w:val="Substepalpha"/>
        <w:numPr>
          <w:ilvl w:val="0"/>
          <w:numId w:val="0"/>
        </w:numPr>
        <w:rPr>
          <w:b/>
          <w:sz w:val="24"/>
        </w:rPr>
      </w:pPr>
      <w:r>
        <w:rPr>
          <w:b/>
          <w:sz w:val="24"/>
        </w:rPr>
        <w:t>Topología de laboratorio</w:t>
      </w:r>
    </w:p>
    <w:p w:rsidR="009E5E25" w:rsidRPr="00A829E1" w:rsidRDefault="00F703AA" w:rsidP="0004559A">
      <w:pPr>
        <w:pStyle w:val="Substepalpha"/>
        <w:numPr>
          <w:ilvl w:val="0"/>
          <w:numId w:val="0"/>
        </w:numPr>
        <w:rPr>
          <w:b/>
          <w:sz w:val="24"/>
        </w:rPr>
      </w:pPr>
      <w:r>
        <w:rPr>
          <w:noProof/>
          <w:lang w:val="en-US" w:eastAsia="zh-CN"/>
        </w:rPr>
        <w:drawing>
          <wp:inline distT="0" distB="0" distL="0" distR="0">
            <wp:extent cx="6400312" cy="2282825"/>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00312" cy="2282825"/>
                    </a:xfrm>
                    <a:prstGeom prst="rect">
                      <a:avLst/>
                    </a:prstGeom>
                  </pic:spPr>
                </pic:pic>
              </a:graphicData>
            </a:graphic>
          </wp:inline>
        </w:drawing>
      </w:r>
    </w:p>
    <w:p w:rsidR="009E5E25" w:rsidRPr="00A829E1" w:rsidRDefault="009E5E25" w:rsidP="0004559A">
      <w:pPr>
        <w:pStyle w:val="Substepalpha"/>
        <w:numPr>
          <w:ilvl w:val="0"/>
          <w:numId w:val="0"/>
        </w:numPr>
      </w:pPr>
    </w:p>
    <w:p w:rsidR="009E5E25" w:rsidRPr="00A829E1" w:rsidRDefault="009E5E25" w:rsidP="0004559A">
      <w:pPr>
        <w:pStyle w:val="SectionHeading"/>
      </w:pPr>
      <w:r>
        <w:t>Objetivos</w:t>
      </w:r>
    </w:p>
    <w:p w:rsidR="009E5E25" w:rsidRPr="00A829E1" w:rsidRDefault="009E5E25" w:rsidP="0004559A">
      <w:pPr>
        <w:pStyle w:val="Bullet1"/>
        <w:numPr>
          <w:ilvl w:val="0"/>
          <w:numId w:val="18"/>
        </w:numPr>
      </w:pPr>
      <w:r>
        <w:t>Acceder a notebooks de PL-App ya existentes</w:t>
      </w:r>
    </w:p>
    <w:p w:rsidR="00F64B19" w:rsidRPr="00A829E1" w:rsidRDefault="00F64B19" w:rsidP="0004559A">
      <w:pPr>
        <w:pStyle w:val="Bullet1"/>
        <w:numPr>
          <w:ilvl w:val="0"/>
          <w:numId w:val="18"/>
        </w:numPr>
      </w:pPr>
      <w:r>
        <w:t>Aprender a interactuar con notebooks de PL-App con métodos abreviados del teclado</w:t>
      </w:r>
    </w:p>
    <w:p w:rsidR="009E5E25" w:rsidRPr="00A829E1" w:rsidRDefault="009E5E25" w:rsidP="0004559A">
      <w:pPr>
        <w:pStyle w:val="Bullet1"/>
        <w:numPr>
          <w:ilvl w:val="0"/>
          <w:numId w:val="18"/>
        </w:numPr>
      </w:pPr>
      <w:r>
        <w:t>Crear su propia notebook de PL-App</w:t>
      </w:r>
    </w:p>
    <w:p w:rsidR="009E5E25" w:rsidRPr="00A829E1" w:rsidRDefault="009E5E25" w:rsidP="0004559A">
      <w:pPr>
        <w:pStyle w:val="Bullet1"/>
        <w:tabs>
          <w:tab w:val="clear" w:pos="1080"/>
        </w:tabs>
        <w:ind w:left="0" w:firstLine="0"/>
      </w:pPr>
    </w:p>
    <w:p w:rsidR="009E5E25" w:rsidRPr="00A829E1" w:rsidRDefault="009E5E25" w:rsidP="0004559A">
      <w:pPr>
        <w:pStyle w:val="SectionHeading"/>
        <w:spacing w:before="120"/>
        <w:outlineLvl w:val="0"/>
        <w:rPr>
          <w:rFonts w:eastAsia="Arial"/>
        </w:rPr>
      </w:pPr>
      <w:r>
        <w:t xml:space="preserve">Aspectos básicos </w:t>
      </w:r>
    </w:p>
    <w:p w:rsidR="005350CA" w:rsidRPr="00A829E1" w:rsidRDefault="005350CA" w:rsidP="0004559A">
      <w:pPr>
        <w:pStyle w:val="Body"/>
      </w:pPr>
      <w:r>
        <w:t xml:space="preserve">El concepto de notebooks de PL-App se basa en el proyecto de código abierto Jupyter que proporciona una página web interactiva en la que el contenido se divide en varias secciones más pequeñas llamadas celdas. Cada celda contiene tipo de código Markdown (Marcado) o código ejecutable. </w:t>
      </w:r>
    </w:p>
    <w:p w:rsidR="005350CA" w:rsidRPr="00A829E1" w:rsidRDefault="005350CA" w:rsidP="0004559A">
      <w:pPr>
        <w:pStyle w:val="Body"/>
      </w:pPr>
      <w:r>
        <w:t xml:space="preserve">El tipo de celda Markdown (Marcado) se utiliza para escribir el texto estándar de la página. Además de texto con formato, puede contener objetos multimedia como imágenes, vídeos y animaciones; y se utiliza para presentar y explicar objetivos de aprendizaje, o bien, como parte de la documentación. </w:t>
      </w:r>
    </w:p>
    <w:p w:rsidR="009E5E25" w:rsidRPr="00A829E1" w:rsidRDefault="005350CA" w:rsidP="0004559A">
      <w:pPr>
        <w:pStyle w:val="Body"/>
      </w:pPr>
      <w:r>
        <w:t>Las celdas de Code (Código) se utilizan para escribir directamente código ejecutable en uno de los lenguajes de programación admitidos (Python, Bash). El código de la aplicación se puede dividir en varias celdas; y cada celda se puede ejecutar una por una, varias veces. El código incluido en estas celdas se puede editar y modificar directamente, volver a ejecutarse varias veces y adaptarse a necesidades específicas. Esto hace posible el rápido diseño de conceptos de prototipos, en los que el desarrollo de la aplicación final puede dividirse en secciones más pequeñas, donde cada una de ellas se ocupa de un problema específico mientras que todas las celdas juntas resuelven el problema general.</w:t>
      </w:r>
    </w:p>
    <w:p w:rsidR="009E5E25" w:rsidRPr="00A829E1" w:rsidRDefault="00B27871" w:rsidP="0004559A">
      <w:pPr>
        <w:pStyle w:val="Body"/>
      </w:pPr>
      <w:r>
        <w:rPr>
          <w:noProof/>
          <w:lang w:val="en-US" w:eastAsia="zh-CN"/>
        </w:rPr>
        <w:lastRenderedPageBreak/>
        <w:drawing>
          <wp:inline distT="0" distB="0" distL="0" distR="0">
            <wp:extent cx="1581150" cy="31527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81150" cy="3152774"/>
                    </a:xfrm>
                    <a:prstGeom prst="rect">
                      <a:avLst/>
                    </a:prstGeom>
                  </pic:spPr>
                </pic:pic>
              </a:graphicData>
            </a:graphic>
          </wp:inline>
        </w:drawing>
      </w:r>
    </w:p>
    <w:p w:rsidR="009E5E25" w:rsidRPr="00A829E1" w:rsidRDefault="009E5E25" w:rsidP="0004559A">
      <w:pPr>
        <w:pStyle w:val="Body"/>
      </w:pPr>
      <w:r>
        <w:t>En esta práctica de laboratorio se proporciona una referencia básica para acceder a actividades de laboratorio ya existentes (notebooks en la plataforma PL-App en la carpeta Course Materials) y para crear notebooks nuevas en la carpeta myfiles.</w:t>
      </w:r>
    </w:p>
    <w:p w:rsidR="009E5E25" w:rsidRPr="00A829E1" w:rsidRDefault="009E5E25" w:rsidP="0004559A">
      <w:pPr>
        <w:pStyle w:val="Body"/>
      </w:pPr>
    </w:p>
    <w:p w:rsidR="009E5E25" w:rsidRPr="00A829E1" w:rsidRDefault="009E5E25" w:rsidP="0004559A">
      <w:pPr>
        <w:pStyle w:val="SectionHeading"/>
      </w:pPr>
      <w:r>
        <w:t xml:space="preserve">Recursos necesarios </w:t>
      </w:r>
    </w:p>
    <w:p w:rsidR="003462B4" w:rsidRPr="0010495D" w:rsidRDefault="003462B4" w:rsidP="0004559A">
      <w:pPr>
        <w:pStyle w:val="BulletBody"/>
        <w:numPr>
          <w:ilvl w:val="0"/>
          <w:numId w:val="1"/>
        </w:numPr>
        <w:rPr>
          <w:szCs w:val="20"/>
          <w:lang w:val="en-US"/>
        </w:rPr>
      </w:pPr>
      <w:r w:rsidRPr="0010495D">
        <w:rPr>
          <w:lang w:val="en-US"/>
        </w:rPr>
        <w:t>Prototyping Lab Kit (PL-Kit)</w:t>
      </w:r>
    </w:p>
    <w:p w:rsidR="003462B4" w:rsidRPr="00A829E1" w:rsidRDefault="003462B4" w:rsidP="0004559A">
      <w:pPr>
        <w:pStyle w:val="BulletBody"/>
        <w:numPr>
          <w:ilvl w:val="0"/>
          <w:numId w:val="1"/>
        </w:numPr>
        <w:rPr>
          <w:szCs w:val="20"/>
        </w:rPr>
      </w:pPr>
      <w:r>
        <w:t>Launcher de la Aplicación del Laboratorio de Prototipos (PL-App Launcher)</w:t>
      </w:r>
    </w:p>
    <w:p w:rsidR="003462B4" w:rsidRPr="00A829E1" w:rsidRDefault="003462B4" w:rsidP="0004559A">
      <w:pPr>
        <w:pStyle w:val="BulletBody"/>
        <w:numPr>
          <w:ilvl w:val="0"/>
          <w:numId w:val="1"/>
        </w:numPr>
        <w:rPr>
          <w:szCs w:val="20"/>
        </w:rPr>
      </w:pPr>
      <w:r>
        <w:t xml:space="preserve">Conexión Ethernet cableada o Wi-Fi a la red de área local con DHCP </w:t>
      </w:r>
    </w:p>
    <w:p w:rsidR="003462B4" w:rsidRPr="00A829E1" w:rsidRDefault="003462B4" w:rsidP="0004559A">
      <w:pPr>
        <w:pStyle w:val="BulletBody"/>
        <w:numPr>
          <w:ilvl w:val="0"/>
          <w:numId w:val="1"/>
        </w:numPr>
        <w:rPr>
          <w:szCs w:val="20"/>
        </w:rPr>
      </w:pPr>
      <w:r>
        <w:t>Raspberry Pi con adaptador de corriente</w:t>
      </w:r>
    </w:p>
    <w:p w:rsidR="003462B4" w:rsidRPr="00A829E1" w:rsidRDefault="003462B4" w:rsidP="0004559A">
      <w:pPr>
        <w:pStyle w:val="BulletBody"/>
        <w:numPr>
          <w:ilvl w:val="0"/>
          <w:numId w:val="1"/>
        </w:numPr>
        <w:rPr>
          <w:szCs w:val="20"/>
        </w:rPr>
      </w:pPr>
      <w:r>
        <w:t>Google Chrome u otro navegador web moderno</w:t>
      </w:r>
    </w:p>
    <w:p w:rsidR="009E5E25" w:rsidRPr="00A829E1" w:rsidRDefault="009E5E25" w:rsidP="0004559A">
      <w:pPr>
        <w:rPr>
          <w:rFonts w:cs="Arial"/>
          <w:b/>
          <w:bCs/>
          <w:sz w:val="26"/>
          <w:szCs w:val="26"/>
        </w:rPr>
      </w:pPr>
    </w:p>
    <w:p w:rsidR="009E5E25" w:rsidRPr="00A829E1" w:rsidRDefault="009E5E25" w:rsidP="0004559A">
      <w:pPr>
        <w:pStyle w:val="Heading3"/>
        <w:rPr>
          <w:rFonts w:eastAsia="Arial"/>
        </w:rPr>
      </w:pPr>
      <w:r>
        <w:t>Tarea 1: Utilizar notebooks de PL-App ya existentes</w:t>
      </w:r>
    </w:p>
    <w:p w:rsidR="009E5E25" w:rsidRPr="00795C4C" w:rsidRDefault="009E5E25" w:rsidP="0004559A">
      <w:pPr>
        <w:pStyle w:val="Steps"/>
      </w:pPr>
      <w:r>
        <w:t>Paso 1: Acceder a un dispositivo PL-App desde la aplicación para iniciar la PL-App</w:t>
      </w:r>
    </w:p>
    <w:p w:rsidR="003462B4" w:rsidRPr="00A829E1" w:rsidRDefault="003462B4" w:rsidP="0004559A">
      <w:pPr>
        <w:pStyle w:val="body0"/>
        <w:numPr>
          <w:ilvl w:val="0"/>
          <w:numId w:val="29"/>
        </w:numPr>
      </w:pPr>
      <w:r>
        <w:t>Conecte la Raspberry Pi que tiene la tarjeta </w:t>
      </w:r>
      <w:r>
        <w:rPr>
          <w:color w:val="252525"/>
          <w:sz w:val="21"/>
          <w:szCs w:val="21"/>
          <w:shd w:val="clear" w:color="auto" w:fill="FFFFFF"/>
        </w:rPr>
        <w:t>µ</w:t>
      </w:r>
      <w:r>
        <w:t>SD de PL-App a la misma red que su computadora y encienda la Raspberry Pi.</w:t>
      </w:r>
    </w:p>
    <w:p w:rsidR="0004559A" w:rsidRDefault="0004559A">
      <w:pPr>
        <w:rPr>
          <w:rFonts w:cs="Arial"/>
          <w:szCs w:val="20"/>
        </w:rPr>
      </w:pPr>
      <w:r>
        <w:br w:type="page"/>
      </w:r>
    </w:p>
    <w:p w:rsidR="003462B4" w:rsidRPr="00A829E1" w:rsidRDefault="003462B4" w:rsidP="0004559A">
      <w:pPr>
        <w:pStyle w:val="body0"/>
        <w:numPr>
          <w:ilvl w:val="0"/>
          <w:numId w:val="29"/>
        </w:numPr>
      </w:pPr>
      <w:r>
        <w:lastRenderedPageBreak/>
        <w:t xml:space="preserve">Abra la aplicación para iniciar la PL-App. Debería aparecer la siguiente pantalla con la pestaña Available Devices (Dispositivos disponibles) donde verá una lista de sus dispositivos PL-App. Si no puede ver el nombre de su dispositivo PL-App en la lista, haga clic en el botón </w:t>
      </w:r>
      <w:r>
        <w:rPr>
          <w:b/>
        </w:rPr>
        <w:t>Add Device Name</w:t>
      </w:r>
      <w:r>
        <w:t xml:space="preserve"> (Agregar nombre de dispositivo) para agregar un dispositivo nuevo que haya que detectar. Aguarde a que se conecte su dispositivo PL-App y a que se active el botón </w:t>
      </w:r>
      <w:r>
        <w:rPr>
          <w:b/>
        </w:rPr>
        <w:t>Connect</w:t>
      </w:r>
      <w:r>
        <w:t xml:space="preserve"> (Conectar) de color verde.</w:t>
      </w:r>
    </w:p>
    <w:p w:rsidR="003462B4" w:rsidRPr="00A829E1" w:rsidRDefault="00F703AA" w:rsidP="0004559A">
      <w:pPr>
        <w:pStyle w:val="body0"/>
        <w:ind w:left="1080"/>
      </w:pPr>
      <w:r>
        <w:rPr>
          <w:noProof/>
          <w:lang w:val="en-US" w:eastAsia="zh-CN"/>
        </w:rPr>
        <w:drawing>
          <wp:inline distT="0" distB="0" distL="0" distR="0">
            <wp:extent cx="5084064" cy="2345327"/>
            <wp:effectExtent l="0" t="0" r="2540" b="0"/>
            <wp:docPr id="10" name="Picture 10" descr="Screenshot of the Pl-App Launcher Available Device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4064" cy="2345327"/>
                    </a:xfrm>
                    <a:prstGeom prst="rect">
                      <a:avLst/>
                    </a:prstGeom>
                    <a:noFill/>
                    <a:ln>
                      <a:noFill/>
                    </a:ln>
                  </pic:spPr>
                </pic:pic>
              </a:graphicData>
            </a:graphic>
          </wp:inline>
        </w:drawing>
      </w:r>
    </w:p>
    <w:p w:rsidR="003462B4" w:rsidRPr="00A829E1" w:rsidRDefault="00A769E1" w:rsidP="0004559A">
      <w:pPr>
        <w:pStyle w:val="body0"/>
        <w:numPr>
          <w:ilvl w:val="0"/>
          <w:numId w:val="29"/>
        </w:numPr>
      </w:pPr>
      <w:r>
        <w:t xml:space="preserve">Haga clic en el botón </w:t>
      </w:r>
      <w:r>
        <w:rPr>
          <w:b/>
        </w:rPr>
        <w:t>Connect</w:t>
      </w:r>
      <w:r>
        <w:t xml:space="preserve"> para conectarse directamente a la interfaz web de la PL-App que se está ejecutando en su dispositivo Raspberry Pi.</w:t>
      </w:r>
    </w:p>
    <w:p w:rsidR="003462B4" w:rsidRPr="00A829E1" w:rsidRDefault="003462B4" w:rsidP="0004559A">
      <w:pPr>
        <w:pStyle w:val="body0"/>
        <w:numPr>
          <w:ilvl w:val="0"/>
          <w:numId w:val="29"/>
        </w:numPr>
      </w:pPr>
      <w:r>
        <w:t>Primero inicie sesión en la interfaz web de la PL-App. Utilice la contraseña que especificó en la aplicación para iniciar la PL-App en el proceso de configuración de la tarjeta </w:t>
      </w:r>
      <w:r>
        <w:rPr>
          <w:color w:val="252525"/>
          <w:sz w:val="21"/>
          <w:szCs w:val="21"/>
          <w:shd w:val="clear" w:color="auto" w:fill="FFFFFF"/>
        </w:rPr>
        <w:t>µ</w:t>
      </w:r>
      <w:r>
        <w:t>SD.</w:t>
      </w:r>
    </w:p>
    <w:p w:rsidR="00F703AA" w:rsidRDefault="00F703AA" w:rsidP="0004559A">
      <w:pPr>
        <w:pStyle w:val="body0"/>
        <w:ind w:left="1080"/>
      </w:pPr>
      <w:r>
        <w:rPr>
          <w:noProof/>
          <w:lang w:val="en-US" w:eastAsia="zh-CN"/>
        </w:rPr>
        <w:drawing>
          <wp:inline distT="0" distB="0" distL="0" distR="0">
            <wp:extent cx="5329802" cy="1168400"/>
            <wp:effectExtent l="0" t="0" r="4445" b="0"/>
            <wp:docPr id="11" name="Picture 11" descr="Screenshot of the PL-App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42047"/>
                    <a:stretch/>
                  </pic:blipFill>
                  <pic:spPr bwMode="auto">
                    <a:xfrm>
                      <a:off x="0" y="0"/>
                      <a:ext cx="5330952" cy="116865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462B4" w:rsidRPr="00A829E1" w:rsidRDefault="00F703AA" w:rsidP="0004559A">
      <w:pPr>
        <w:pStyle w:val="body0"/>
        <w:numPr>
          <w:ilvl w:val="0"/>
          <w:numId w:val="29"/>
        </w:numPr>
      </w:pPr>
      <w:r>
        <w:t>Después de haber iniciado sesión, el explorador de directorios de la PL-App abrirá el directorio raíz con las notebooks.</w:t>
      </w:r>
    </w:p>
    <w:p w:rsidR="00A769E1" w:rsidRPr="00A829E1" w:rsidRDefault="00F703AA" w:rsidP="0004559A">
      <w:pPr>
        <w:pStyle w:val="body0"/>
        <w:ind w:left="1080"/>
      </w:pPr>
      <w:r>
        <w:rPr>
          <w:noProof/>
          <w:lang w:val="en-US" w:eastAsia="zh-CN"/>
        </w:rPr>
        <w:drawing>
          <wp:inline distT="0" distB="0" distL="0" distR="0">
            <wp:extent cx="5330952" cy="2016560"/>
            <wp:effectExtent l="0" t="0" r="3175" b="3175"/>
            <wp:docPr id="2" name="Picture 2" descr="Screenshot of the PL-App File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30952" cy="2016560"/>
                    </a:xfrm>
                    <a:prstGeom prst="rect">
                      <a:avLst/>
                    </a:prstGeom>
                  </pic:spPr>
                </pic:pic>
              </a:graphicData>
            </a:graphic>
          </wp:inline>
        </w:drawing>
      </w:r>
    </w:p>
    <w:p w:rsidR="009E5E25" w:rsidRPr="00A829E1" w:rsidRDefault="00A769E1" w:rsidP="0004559A">
      <w:pPr>
        <w:pStyle w:val="Steps"/>
      </w:pPr>
      <w:r>
        <w:t>Paso 2: Acceder a una notebook de PL-App</w:t>
      </w:r>
    </w:p>
    <w:p w:rsidR="0004559A" w:rsidRDefault="009E5E25" w:rsidP="0004559A">
      <w:pPr>
        <w:pStyle w:val="body0"/>
        <w:numPr>
          <w:ilvl w:val="0"/>
          <w:numId w:val="24"/>
        </w:numPr>
      </w:pPr>
      <w:r>
        <w:t>En la interfaz web de la PL-App, diríjase a la carpeta Course Materials</w:t>
      </w:r>
      <w:r>
        <w:rPr>
          <w:b/>
        </w:rPr>
        <w:t> &gt; </w:t>
      </w:r>
      <w:r>
        <w:t>Tutorials and Demos</w:t>
      </w:r>
      <w:r>
        <w:rPr>
          <w:b/>
        </w:rPr>
        <w:t> &gt; </w:t>
      </w:r>
      <w:r>
        <w:t>Blockly</w:t>
      </w:r>
      <w:r>
        <w:rPr>
          <w:b/>
        </w:rPr>
        <w:t xml:space="preserve"> </w:t>
      </w:r>
      <w:r>
        <w:t xml:space="preserve">(Materiales del curso &gt; Instructivos y </w:t>
      </w:r>
      <w:r>
        <w:lastRenderedPageBreak/>
        <w:t>demostraciones &gt; Blockly) y seleccione Real Time Plot (Trazado en tiempo real) de la notebook Blockly.ipynb</w:t>
      </w:r>
      <w:r>
        <w:rPr>
          <w:b/>
        </w:rPr>
        <w:t xml:space="preserve"> </w:t>
      </w:r>
      <w:r>
        <w:t>para abrirlo en una nueva pestaña del explorador.</w:t>
      </w:r>
    </w:p>
    <w:p w:rsidR="00F703AA" w:rsidRPr="00F703AA" w:rsidRDefault="000E7E83" w:rsidP="0004559A">
      <w:pPr>
        <w:pStyle w:val="body0"/>
        <w:ind w:left="1080"/>
      </w:pPr>
      <w:r>
        <w:rPr>
          <w:noProof/>
          <w:lang w:val="en-US" w:eastAsia="zh-CN"/>
        </w:rPr>
        <w:drawing>
          <wp:inline distT="0" distB="0" distL="0" distR="0">
            <wp:extent cx="5501069" cy="1756194"/>
            <wp:effectExtent l="0" t="0" r="4445" b="0"/>
            <wp:docPr id="273" name="Picture 273" descr="Screenshot of the PL-App Files tab with Course materials/ Tutorials and Demos / Blockly Outlined in red and Real Time Plot in Blockly.ipynb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12063" cy="1759704"/>
                    </a:xfrm>
                    <a:prstGeom prst="rect">
                      <a:avLst/>
                    </a:prstGeom>
                  </pic:spPr>
                </pic:pic>
              </a:graphicData>
            </a:graphic>
          </wp:inline>
        </w:drawing>
      </w:r>
    </w:p>
    <w:p w:rsidR="009E5E25" w:rsidRPr="00A829E1" w:rsidRDefault="0004559A" w:rsidP="0004559A">
      <w:pPr>
        <w:pStyle w:val="body0"/>
        <w:numPr>
          <w:ilvl w:val="0"/>
          <w:numId w:val="24"/>
        </w:numPr>
      </w:pPr>
      <w:r>
        <w:t>Una vez que el Real Time Plot (Trazado en tiempo real) de la notebook Blockly se haya abierto en una nueva pestaña del explorador, podrá comenzar a practicar con el ejemplo de Programación visual de Blockly. Ejecute la celda de Blockly de ejemplo:</w:t>
      </w:r>
    </w:p>
    <w:p w:rsidR="009E5E25" w:rsidRPr="00A829E1" w:rsidRDefault="000E7E83" w:rsidP="0004559A">
      <w:pPr>
        <w:pStyle w:val="body0"/>
        <w:ind w:left="1080"/>
      </w:pPr>
      <w:r>
        <w:rPr>
          <w:noProof/>
          <w:lang w:val="en-US" w:eastAsia="zh-CN"/>
        </w:rPr>
        <w:drawing>
          <wp:inline distT="0" distB="0" distL="0" distR="0">
            <wp:extent cx="4767130" cy="5315255"/>
            <wp:effectExtent l="0" t="0" r="0" b="0"/>
            <wp:docPr id="274" name="Picture 274" descr="Screenshot showing the Blockly cell executed and a line graph display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8059" cy="5316291"/>
                    </a:xfrm>
                    <a:prstGeom prst="rect">
                      <a:avLst/>
                    </a:prstGeom>
                  </pic:spPr>
                </pic:pic>
              </a:graphicData>
            </a:graphic>
          </wp:inline>
        </w:drawing>
      </w:r>
    </w:p>
    <w:p w:rsidR="009E5E25" w:rsidRPr="00A829E1" w:rsidRDefault="00E17DB2" w:rsidP="0004559A">
      <w:pPr>
        <w:pStyle w:val="body0"/>
        <w:numPr>
          <w:ilvl w:val="0"/>
          <w:numId w:val="24"/>
        </w:numPr>
      </w:pPr>
      <w:r>
        <w:t>Trate de modificar el código Blockly; cambie algunos de los parámetros y vuelva a ejecutar la celda.</w:t>
      </w:r>
    </w:p>
    <w:p w:rsidR="00211635" w:rsidRPr="00A829E1" w:rsidRDefault="00211635" w:rsidP="0004559A">
      <w:pPr>
        <w:pStyle w:val="Heading3"/>
        <w:rPr>
          <w:rFonts w:eastAsia="Arial"/>
        </w:rPr>
      </w:pPr>
      <w:r>
        <w:lastRenderedPageBreak/>
        <w:t>Tarea 2: Crear una notebook de PL-App</w:t>
      </w:r>
    </w:p>
    <w:p w:rsidR="003D7A9D" w:rsidRPr="00A829E1" w:rsidRDefault="003D7A9D" w:rsidP="0004559A">
      <w:pPr>
        <w:pStyle w:val="Steps"/>
      </w:pPr>
      <w:r>
        <w:t>Paso 1: Crear una notebook de PL-App nueva</w:t>
      </w:r>
    </w:p>
    <w:p w:rsidR="0004559A" w:rsidRDefault="003D7A9D" w:rsidP="0004559A">
      <w:pPr>
        <w:pStyle w:val="body0"/>
        <w:numPr>
          <w:ilvl w:val="0"/>
          <w:numId w:val="26"/>
        </w:numPr>
      </w:pPr>
      <w:r>
        <w:t>En la interfaz web de la PL-App, diríjase a la carpeta </w:t>
      </w:r>
      <w:r>
        <w:rPr>
          <w:b/>
        </w:rPr>
        <w:t xml:space="preserve">myfiles </w:t>
      </w:r>
      <w:r>
        <w:t xml:space="preserve">y seleccione </w:t>
      </w:r>
      <w:r>
        <w:rPr>
          <w:b/>
        </w:rPr>
        <w:t>New &gt; Python 3</w:t>
      </w:r>
      <w:r>
        <w:t xml:space="preserve"> (Nuevo &gt; Python 3) en el menú para crear una nueva notebook</w:t>
      </w:r>
      <w:r w:rsidR="0010495D">
        <w:t xml:space="preserve"> </w:t>
      </w:r>
      <w:r>
        <w:t>basada en Python 2 en la carpeta actual:</w:t>
      </w:r>
    </w:p>
    <w:p w:rsidR="003D7A9D" w:rsidRDefault="003D7A9D" w:rsidP="0004559A">
      <w:pPr>
        <w:pStyle w:val="body0"/>
        <w:ind w:left="1080"/>
      </w:pPr>
    </w:p>
    <w:p w:rsidR="00023DC6" w:rsidRPr="00A829E1" w:rsidRDefault="00F07C44" w:rsidP="0004559A">
      <w:pPr>
        <w:pStyle w:val="body0"/>
        <w:ind w:left="1080"/>
      </w:pPr>
      <w:r>
        <w:rPr>
          <w:noProof/>
          <w:lang w:val="en-US" w:eastAsia="zh-CN"/>
        </w:rPr>
        <w:pict>
          <v:shapetype id="_x0000_t32" coordsize="21600,21600" o:spt="32" o:oned="t" path="m,l21600,21600e" filled="f">
            <v:path arrowok="t" fillok="f" o:connecttype="none"/>
            <o:lock v:ext="edit" shapetype="t"/>
          </v:shapetype>
          <v:shape id="Straight Arrow Connector 7" o:spid="_x0000_s1026" type="#_x0000_t32" alt="Description: Straight line with arrow pointing to Python3" style="position:absolute;left:0;text-align:left;margin-left:345.8pt;margin-top:60.1pt;width:37.3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" strokecolor="red" strokeweight="2.25pt">
            <v:stroke endarrow="block" joinstyle="miter"/>
          </v:shape>
        </w:pict>
      </w:r>
      <w:r>
        <w:rPr>
          <w:noProof/>
          <w:lang w:val="en-US" w:eastAsia="zh-CN"/>
        </w:rPr>
        <w:pict>
          <v:rect id="Rectangle 6" o:spid="_x0000_s1029" alt="Description: Red outline around the word New." style="position:absolute;left:0;text-align:left;margin-left:410.45pt;margin-top:28.15pt;width:25.15pt;height:17.65pt;z-index:251657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" filled="f" strokecolor="red" strokeweight="2pt"/>
        </w:pict>
      </w:r>
      <w:r>
        <w:rPr>
          <w:noProof/>
          <w:lang w:val="en-US" w:eastAsia="zh-CN"/>
        </w:rPr>
        <w:pict>
          <v:rect id="Rectangle 4" o:spid="_x0000_s1028" alt="Description: Rectangle in red around the word Markdown." style="position:absolute;left:0;text-align:left;margin-left:98.75pt;margin-top:41.65pt;width:31.9pt;height:14.25pt;z-index:2516567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" filled="f" strokecolor="red" strokeweight="2pt"/>
        </w:pict>
      </w:r>
      <w:r w:rsidR="00023DC6">
        <w:rPr>
          <w:noProof/>
          <w:lang w:val="en-US" w:eastAsia="zh-CN"/>
        </w:rPr>
        <w:drawing>
          <wp:inline distT="0" distB="0" distL="0" distR="0">
            <wp:extent cx="5236845" cy="1471823"/>
            <wp:effectExtent l="0" t="0" r="1905" b="0"/>
            <wp:docPr id="5" name="Picture 5" descr="Screenshot of the PL-App myfiles selecting a new Python3 not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28384" cy="1497550"/>
                    </a:xfrm>
                    <a:prstGeom prst="rect">
                      <a:avLst/>
                    </a:prstGeom>
                  </pic:spPr>
                </pic:pic>
              </a:graphicData>
            </a:graphic>
          </wp:inline>
        </w:drawing>
      </w:r>
    </w:p>
    <w:p w:rsidR="003D7A9D" w:rsidRDefault="0004559A" w:rsidP="0004559A">
      <w:pPr>
        <w:pStyle w:val="body0"/>
        <w:numPr>
          <w:ilvl w:val="0"/>
          <w:numId w:val="26"/>
        </w:numPr>
      </w:pPr>
      <w:r>
        <w:t>Una vez que la notebook nueva se haya abierto en una nueva pestaña del explorador, podrá comenzar a trabajar con la página de la notebook interactiva. Cambie el tipo de celda del tipo Code (Código) predeterminado a Markdown (Marcado):</w:t>
      </w:r>
    </w:p>
    <w:p w:rsidR="0036618E" w:rsidRPr="00A829E1" w:rsidRDefault="00F07C44" w:rsidP="00F77DE1">
      <w:pPr>
        <w:pStyle w:val="body0"/>
        <w:ind w:left="1077"/>
      </w:pPr>
      <w:r>
        <w:rPr>
          <w:noProof/>
          <w:lang w:val="en-US" w:eastAsia="zh-CN"/>
        </w:rPr>
        <w:pict>
          <v:rect id="Rectangle 9" o:spid="_x0000_s1027" alt="Description: Red Rectangle around Markdown." style="position:absolute;left:0;text-align:left;margin-left:159.75pt;margin-top:25.3pt;width:41.45pt;height:17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" filled="f" strokecolor="red" strokeweight="2pt"/>
        </w:pict>
      </w:r>
      <w:r w:rsidR="00662E77">
        <w:rPr>
          <w:noProof/>
          <w:lang w:val="en-US" w:eastAsia="zh-CN"/>
        </w:rPr>
        <w:drawing>
          <wp:inline distT="0" distB="0" distL="0" distR="0">
            <wp:extent cx="5236845" cy="1068705"/>
            <wp:effectExtent l="0" t="0" r="1905" b="0"/>
            <wp:docPr id="8" name="Picture 8" descr="Screenshot of a new Notebook with Markdown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13822" cy="1084414"/>
                    </a:xfrm>
                    <a:prstGeom prst="rect">
                      <a:avLst/>
                    </a:prstGeom>
                  </pic:spPr>
                </pic:pic>
              </a:graphicData>
            </a:graphic>
          </wp:inline>
        </w:drawing>
      </w:r>
    </w:p>
    <w:p w:rsidR="003D7A9D" w:rsidRPr="00A829E1" w:rsidRDefault="003D7A9D" w:rsidP="0004559A">
      <w:pPr>
        <w:pStyle w:val="body0"/>
        <w:ind w:left="1080"/>
      </w:pPr>
    </w:p>
    <w:p w:rsidR="003D7A9D" w:rsidRPr="00A829E1" w:rsidRDefault="00380D1A" w:rsidP="0004559A">
      <w:pPr>
        <w:pStyle w:val="body0"/>
        <w:numPr>
          <w:ilvl w:val="0"/>
          <w:numId w:val="26"/>
        </w:numPr>
      </w:pPr>
      <w:r>
        <w:t>Agregue texto explicativo a la celda Markdown (Marcado):</w:t>
      </w:r>
    </w:p>
    <w:p w:rsidR="00380D1A" w:rsidRPr="00A829E1" w:rsidRDefault="00E17DB2" w:rsidP="0004559A">
      <w:pPr>
        <w:pStyle w:val="body0"/>
        <w:ind w:left="1080"/>
      </w:pPr>
      <w:r>
        <w:rPr>
          <w:noProof/>
          <w:lang w:val="en-US" w:eastAsia="zh-CN"/>
        </w:rPr>
        <w:drawing>
          <wp:inline distT="0" distB="0" distL="0" distR="0">
            <wp:extent cx="5237018" cy="1499408"/>
            <wp:effectExtent l="0" t="0" r="1905" b="5715"/>
            <wp:docPr id="277" name="Picture 277" descr="Screenshot of the PL-App notebook page with text, My First Notebook. This will be f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59985" cy="1505984"/>
                    </a:xfrm>
                    <a:prstGeom prst="rect">
                      <a:avLst/>
                    </a:prstGeom>
                  </pic:spPr>
                </pic:pic>
              </a:graphicData>
            </a:graphic>
          </wp:inline>
        </w:drawing>
      </w:r>
    </w:p>
    <w:p w:rsidR="00E17DB2" w:rsidRPr="00A829E1" w:rsidRDefault="003C5F01" w:rsidP="0004559A">
      <w:pPr>
        <w:pStyle w:val="body0"/>
        <w:numPr>
          <w:ilvl w:val="0"/>
          <w:numId w:val="26"/>
        </w:numPr>
      </w:pPr>
      <w:r>
        <w:t xml:space="preserve">Para visualizar la salida, ejecute la celda Markdwon; para ello utilice el método abreviado Mayús+Intro del teclado. </w:t>
      </w:r>
    </w:p>
    <w:p w:rsidR="00E80490" w:rsidRPr="00A829E1" w:rsidRDefault="00E80490" w:rsidP="0004559A">
      <w:pPr>
        <w:rPr>
          <w:rFonts w:cs="Arial"/>
          <w:szCs w:val="20"/>
        </w:rPr>
      </w:pPr>
      <w:r>
        <w:br w:type="page"/>
      </w:r>
    </w:p>
    <w:p w:rsidR="00380D1A" w:rsidRPr="00A829E1" w:rsidRDefault="00A76F97" w:rsidP="0004559A">
      <w:pPr>
        <w:pStyle w:val="body0"/>
        <w:numPr>
          <w:ilvl w:val="0"/>
          <w:numId w:val="26"/>
        </w:numPr>
      </w:pPr>
      <w:r>
        <w:lastRenderedPageBreak/>
        <w:t xml:space="preserve">Cree una nueva celda tipo Code (Código). En la nueva celda Code (Código), agregue código Python de muestra y ejecute la celda con alguno de los métodos abreviados del teclado o con el botón </w:t>
      </w:r>
      <w:r>
        <w:rPr>
          <w:b/>
        </w:rPr>
        <w:t>Play</w:t>
      </w:r>
      <w:r>
        <w:t xml:space="preserve"> (Reproducir) de la parte izquierda de la celda:</w:t>
      </w:r>
    </w:p>
    <w:p w:rsidR="00380D1A" w:rsidRPr="00A829E1" w:rsidRDefault="00E80490" w:rsidP="0004559A">
      <w:pPr>
        <w:pStyle w:val="body0"/>
        <w:ind w:left="1080"/>
      </w:pPr>
      <w:r>
        <w:rPr>
          <w:noProof/>
          <w:lang w:val="en-US" w:eastAsia="zh-CN"/>
        </w:rPr>
        <w:drawing>
          <wp:inline distT="0" distB="0" distL="0" distR="0">
            <wp:extent cx="5261467" cy="2308155"/>
            <wp:effectExtent l="0" t="0" r="0" b="0"/>
            <wp:docPr id="278" name="Picture 278" descr="Screenshot of the PL-App showing a new Code cell with the Play button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0674" cy="2312194"/>
                    </a:xfrm>
                    <a:prstGeom prst="rect">
                      <a:avLst/>
                    </a:prstGeom>
                  </pic:spPr>
                </pic:pic>
              </a:graphicData>
            </a:graphic>
          </wp:inline>
        </w:drawing>
      </w:r>
    </w:p>
    <w:p w:rsidR="00211635" w:rsidRPr="009A7C85" w:rsidRDefault="00380D1A" w:rsidP="0004559A">
      <w:pPr>
        <w:pStyle w:val="body0"/>
        <w:numPr>
          <w:ilvl w:val="0"/>
          <w:numId w:val="26"/>
        </w:numPr>
        <w:rPr>
          <w:spacing w:val="-4"/>
        </w:rPr>
      </w:pPr>
      <w:r w:rsidRPr="009A7C85">
        <w:rPr>
          <w:spacing w:val="-4"/>
        </w:rPr>
        <w:t xml:space="preserve">Abra instructivos y notebooks de ejemplo ya existentes; para ello, vaya de la página de inicio de PL-App a </w:t>
      </w:r>
    </w:p>
    <w:p w:rsidR="00211635" w:rsidRPr="00A829E1" w:rsidRDefault="00211635" w:rsidP="0004559A">
      <w:pPr>
        <w:pStyle w:val="body0"/>
        <w:ind w:left="1080"/>
      </w:pPr>
      <w:r>
        <w:rPr>
          <w:noProof/>
          <w:lang w:val="en-US" w:eastAsia="zh-CN"/>
        </w:rPr>
        <w:drawing>
          <wp:inline distT="0" distB="0" distL="0" distR="0">
            <wp:extent cx="3473629" cy="203210"/>
            <wp:effectExtent l="0" t="0" r="0" b="6350"/>
            <wp:docPr id="25" name="Picture 25" descr="Screenshot showing navigating to the Course Materials/ Tutorials and Demos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73629" cy="203210"/>
                    </a:xfrm>
                    <a:prstGeom prst="rect">
                      <a:avLst/>
                    </a:prstGeom>
                  </pic:spPr>
                </pic:pic>
              </a:graphicData>
            </a:graphic>
          </wp:inline>
        </w:drawing>
      </w:r>
      <w:r>
        <w:t xml:space="preserve"> </w:t>
      </w:r>
    </w:p>
    <w:p w:rsidR="00380D1A" w:rsidRPr="00A829E1" w:rsidRDefault="00E80490" w:rsidP="0004559A">
      <w:pPr>
        <w:pStyle w:val="body0"/>
        <w:ind w:left="1080"/>
      </w:pPr>
      <w:r>
        <w:rPr>
          <w:noProof/>
          <w:lang w:val="en-US" w:eastAsia="zh-CN"/>
        </w:rPr>
        <w:drawing>
          <wp:inline distT="0" distB="0" distL="0" distR="0">
            <wp:extent cx="5095213" cy="4874319"/>
            <wp:effectExtent l="0" t="0" r="0" b="2540"/>
            <wp:docPr id="279" name="Picture 279" descr="Screenshot showing the results of executing the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01444" cy="4880280"/>
                    </a:xfrm>
                    <a:prstGeom prst="rect">
                      <a:avLst/>
                    </a:prstGeom>
                  </pic:spPr>
                </pic:pic>
              </a:graphicData>
            </a:graphic>
          </wp:inline>
        </w:drawing>
      </w:r>
      <w:r>
        <w:t xml:space="preserve"> </w:t>
      </w:r>
    </w:p>
    <w:p w:rsidR="00211635" w:rsidRPr="00A829E1" w:rsidRDefault="00211635" w:rsidP="0004559A">
      <w:pPr>
        <w:pStyle w:val="body0"/>
        <w:numPr>
          <w:ilvl w:val="0"/>
          <w:numId w:val="26"/>
        </w:numPr>
      </w:pPr>
      <w:r>
        <w:lastRenderedPageBreak/>
        <w:t>Para cambiar el nombre “Untitled” predeterminado de su notebook, hágale clic al nombre e introduzca otro:</w:t>
      </w:r>
    </w:p>
    <w:p w:rsidR="00211635" w:rsidRPr="00A829E1" w:rsidRDefault="00E80490" w:rsidP="0004559A">
      <w:pPr>
        <w:pStyle w:val="body0"/>
        <w:ind w:left="1080"/>
      </w:pPr>
      <w:r>
        <w:rPr>
          <w:noProof/>
          <w:lang w:val="en-US" w:eastAsia="zh-CN"/>
        </w:rPr>
        <w:drawing>
          <wp:inline distT="0" distB="0" distL="0" distR="0">
            <wp:extent cx="5393493" cy="1683861"/>
            <wp:effectExtent l="0" t="0" r="0" b="0"/>
            <wp:docPr id="280" name="Picture 280" descr="Screenshot of the Pl-App Notebook page with Rename Notebook window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9933" cy="1688993"/>
                    </a:xfrm>
                    <a:prstGeom prst="rect">
                      <a:avLst/>
                    </a:prstGeom>
                  </pic:spPr>
                </pic:pic>
              </a:graphicData>
            </a:graphic>
          </wp:inline>
        </w:drawing>
      </w:r>
    </w:p>
    <w:p w:rsidR="00E80490" w:rsidRPr="00A829E1" w:rsidRDefault="00E80490" w:rsidP="0004559A">
      <w:pPr>
        <w:pStyle w:val="body0"/>
        <w:numPr>
          <w:ilvl w:val="0"/>
          <w:numId w:val="26"/>
        </w:numPr>
      </w:pPr>
      <w:r>
        <w:t>Cierre las pestañas del navegador web, desconecte la alimentación de la Raspberry Pi y extraiga la tarjeta </w:t>
      </w:r>
      <w:r>
        <w:rPr>
          <w:color w:val="252525"/>
          <w:sz w:val="21"/>
          <w:szCs w:val="21"/>
          <w:shd w:val="clear" w:color="auto" w:fill="FFFFFF"/>
        </w:rPr>
        <w:t>µ</w:t>
      </w:r>
      <w:r>
        <w:t>SD.</w:t>
      </w:r>
    </w:p>
    <w:p w:rsidR="00E80490" w:rsidRPr="00A829E1" w:rsidRDefault="00F703AA" w:rsidP="0004559A">
      <w:pPr>
        <w:pStyle w:val="body0"/>
        <w:numPr>
          <w:ilvl w:val="0"/>
          <w:numId w:val="26"/>
        </w:numPr>
      </w:pPr>
      <w:r>
        <w:t>Introduzca la tarjeta </w:t>
      </w:r>
      <w:r>
        <w:rPr>
          <w:color w:val="252525"/>
          <w:sz w:val="21"/>
          <w:szCs w:val="21"/>
          <w:shd w:val="clear" w:color="auto" w:fill="FFFFFF"/>
        </w:rPr>
        <w:t>µ</w:t>
      </w:r>
      <w:r>
        <w:t>SD en su lector de tarjetas </w:t>
      </w:r>
      <w:r>
        <w:rPr>
          <w:color w:val="252525"/>
          <w:sz w:val="21"/>
          <w:szCs w:val="21"/>
          <w:shd w:val="clear" w:color="auto" w:fill="FFFFFF"/>
        </w:rPr>
        <w:t>µ</w:t>
      </w:r>
      <w:r>
        <w:t>SD o lector USB e introdúzcala en su computadora.</w:t>
      </w:r>
    </w:p>
    <w:p w:rsidR="00263078" w:rsidRPr="00A829E1" w:rsidRDefault="00263078" w:rsidP="0004559A">
      <w:pPr>
        <w:pStyle w:val="body0"/>
        <w:numPr>
          <w:ilvl w:val="0"/>
          <w:numId w:val="26"/>
        </w:numPr>
      </w:pPr>
      <w:r>
        <w:t>Abra el Explorador de archivos e introduzca la unidad de la tarjeta </w:t>
      </w:r>
      <w:r>
        <w:rPr>
          <w:color w:val="252525"/>
          <w:sz w:val="21"/>
          <w:szCs w:val="21"/>
          <w:shd w:val="clear" w:color="auto" w:fill="FFFFFF"/>
        </w:rPr>
        <w:t>µ</w:t>
      </w:r>
      <w:r>
        <w:t>SD. Abra la carpeta notebooks\myfiles para encontrar el archivo </w:t>
      </w:r>
      <w:r>
        <w:rPr>
          <w:i/>
        </w:rPr>
        <w:t>My First Notebook.ipynb</w:t>
      </w:r>
      <w:r>
        <w:t xml:space="preserve"> en la computadora y hacerle una copia de seguridad.</w:t>
      </w:r>
    </w:p>
    <w:p w:rsidR="00263078" w:rsidRPr="00A829E1" w:rsidRDefault="00263078" w:rsidP="0004559A">
      <w:pPr>
        <w:pStyle w:val="body0"/>
        <w:ind w:left="1080"/>
      </w:pPr>
      <w:r>
        <w:rPr>
          <w:noProof/>
          <w:lang w:val="en-US" w:eastAsia="zh-CN"/>
        </w:rPr>
        <w:drawing>
          <wp:inline distT="0" distB="0" distL="0" distR="0">
            <wp:extent cx="5417942" cy="2008079"/>
            <wp:effectExtent l="0" t="0" r="0" b="0"/>
            <wp:docPr id="281" name="Picture 281" descr="Screenshot of the CISCO-PLAPP(D:) showing the My First Notebook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36696" cy="2015030"/>
                    </a:xfrm>
                    <a:prstGeom prst="rect">
                      <a:avLst/>
                    </a:prstGeom>
                  </pic:spPr>
                </pic:pic>
              </a:graphicData>
            </a:graphic>
          </wp:inline>
        </w:drawing>
      </w:r>
    </w:p>
    <w:p w:rsidR="00263078" w:rsidRPr="00A829E1" w:rsidRDefault="00263078" w:rsidP="0004559A">
      <w:pPr>
        <w:pStyle w:val="body0"/>
      </w:pPr>
    </w:p>
    <w:p w:rsidR="009E5E25" w:rsidRPr="00A829E1" w:rsidRDefault="009E5E25" w:rsidP="0004559A">
      <w:pPr>
        <w:pStyle w:val="body0"/>
        <w:ind w:left="1080"/>
      </w:pPr>
    </w:p>
    <w:p w:rsidR="009E5E25" w:rsidRPr="00A829E1" w:rsidRDefault="0004559A" w:rsidP="0004559A">
      <w:pPr>
        <w:pStyle w:val="Steps"/>
      </w:pPr>
      <w:r>
        <w:t>Notas</w:t>
      </w:r>
    </w:p>
    <w:p w:rsidR="009E5E25" w:rsidRPr="00A829E1" w:rsidRDefault="009E5E25" w:rsidP="00BA668D">
      <w:pPr>
        <w:pStyle w:val="body0"/>
      </w:pPr>
      <w:r>
        <w:rPr>
          <w:rStyle w:val="BodyChar"/>
        </w:rPr>
        <w:t>Utilice este espacio para anotar los elementos clave que aprendió al realizar este ejercicio. En las notas se pueden incluir problemas encontrados, soluciones aplicadas, comandos útiles empleados, soluciones alternativas, métodos, procesos, procedimientos y mejoras en las comunicaciones</w:t>
      </w:r>
      <w:r>
        <w:t>.</w:t>
      </w:r>
    </w:p>
    <w:p w:rsidR="00DB425B" w:rsidRPr="00A829E1" w:rsidRDefault="00DB425B" w:rsidP="0004559A">
      <w:pPr>
        <w:shd w:val="clear" w:color="auto" w:fill="FFFFFF"/>
        <w:spacing w:before="100" w:beforeAutospacing="1" w:after="100" w:afterAutospacing="1" w:line="300" w:lineRule="atLeast"/>
      </w:pPr>
      <w:bookmarkStart w:id="0" w:name="Appendix3"/>
      <w:bookmarkStart w:id="1" w:name="Appendix5"/>
      <w:bookmarkStart w:id="2" w:name="_GoBack"/>
      <w:bookmarkEnd w:id="0"/>
      <w:bookmarkEnd w:id="1"/>
      <w:bookmarkEnd w:id="2"/>
    </w:p>
    <w:sectPr w:rsidR="00DB425B" w:rsidRPr="00A829E1" w:rsidSect="002244BF">
      <w:headerReference w:type="default" r:id="rId23"/>
      <w:footerReference w:type="default" r:id="rId24"/>
      <w:headerReference w:type="first" r:id="rId25"/>
      <w:footerReference w:type="first" r:id="rId26"/>
      <w:pgSz w:w="12240" w:h="15840" w:code="1"/>
      <w:pgMar w:top="1440" w:right="1080" w:bottom="1152" w:left="1080" w:header="720" w:footer="720"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491A" w:rsidRDefault="00C6491A">
      <w:r>
        <w:separator/>
      </w:r>
    </w:p>
  </w:endnote>
  <w:endnote w:type="continuationSeparator" w:id="0">
    <w:p w:rsidR="00C6491A" w:rsidRDefault="00C6491A">
      <w:r>
        <w:continuationSeparator/>
      </w:r>
    </w:p>
  </w:endnote>
</w:endnotes>
</file>

<file path=word/fontTable.xml><?xml version="1.0" encoding="utf-8"?>
<w:fonts xmlns:r="http://schemas.openxmlformats.org/officeDocument/2006/relationships" xmlns:w="http://schemas.openxmlformats.org/wordprocessingml/2006/main">
  <w:font w:name="Times">
    <w:panose1 w:val="00000000000000000000"/>
    <w:charset w:val="00"/>
    <w:family w:val="auto"/>
    <w:pitch w:val="variable"/>
    <w:sig w:usb0="800002AF" w:usb1="40000048"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83" w:usb1="10000000" w:usb2="00000000" w:usb3="00000000" w:csb0="80000009"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IDAJEB+Arial,Bold">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79B6" w:rsidRPr="00FA3652" w:rsidRDefault="002579B6" w:rsidP="002579B6">
    <w:pPr>
      <w:pStyle w:val="Footer"/>
      <w:tabs>
        <w:tab w:val="clear" w:pos="8640"/>
        <w:tab w:val="right" w:pos="9990"/>
      </w:tabs>
      <w:rPr>
        <w:sz w:val="16"/>
        <w:szCs w:val="16"/>
      </w:rPr>
    </w:pPr>
    <w:r w:rsidRPr="00FA3652">
      <w:rPr>
        <w:sz w:val="16"/>
        <w:szCs w:val="16"/>
      </w:rPr>
      <w:t>© 2017 Cisco y/o sus filiales</w:t>
    </w:r>
    <w:r w:rsidR="00FA3652" w:rsidRPr="00FA3652">
      <w:rPr>
        <w:rFonts w:hint="eastAsia"/>
        <w:sz w:val="16"/>
        <w:szCs w:val="16"/>
        <w:lang w:eastAsia="zh-CN"/>
      </w:rPr>
      <w:t>.</w:t>
    </w:r>
    <w:r w:rsidRPr="00FA3652">
      <w:rPr>
        <w:sz w:val="16"/>
        <w:szCs w:val="16"/>
      </w:rPr>
      <w:t xml:space="preserve"> Todos los derechos reservados. Este documento es información pública de Cisco.</w:t>
    </w:r>
    <w:r w:rsidRPr="00FA3652">
      <w:rPr>
        <w:sz w:val="16"/>
        <w:szCs w:val="16"/>
      </w:rPr>
      <w:tab/>
      <w:t xml:space="preserve">Página </w:t>
    </w:r>
    <w:r w:rsidR="00F07C44" w:rsidRPr="00FA3652">
      <w:rPr>
        <w:sz w:val="16"/>
        <w:szCs w:val="16"/>
      </w:rPr>
      <w:fldChar w:fldCharType="begin"/>
    </w:r>
    <w:r w:rsidRPr="00FA3652">
      <w:rPr>
        <w:sz w:val="16"/>
        <w:szCs w:val="16"/>
      </w:rPr>
      <w:instrText xml:space="preserve"> PAGE </w:instrText>
    </w:r>
    <w:r w:rsidR="00F07C44" w:rsidRPr="00FA3652">
      <w:rPr>
        <w:sz w:val="16"/>
        <w:szCs w:val="16"/>
      </w:rPr>
      <w:fldChar w:fldCharType="separate"/>
    </w:r>
    <w:r w:rsidR="00FA3652">
      <w:rPr>
        <w:noProof/>
        <w:sz w:val="16"/>
        <w:szCs w:val="16"/>
      </w:rPr>
      <w:t>7</w:t>
    </w:r>
    <w:r w:rsidR="00F07C44" w:rsidRPr="00FA3652">
      <w:rPr>
        <w:sz w:val="16"/>
        <w:szCs w:val="16"/>
      </w:rPr>
      <w:fldChar w:fldCharType="end"/>
    </w:r>
    <w:r w:rsidRPr="00FA3652">
      <w:rPr>
        <w:sz w:val="16"/>
        <w:szCs w:val="16"/>
      </w:rPr>
      <w:t xml:space="preserve"> de </w:t>
    </w:r>
    <w:r w:rsidR="00F07C44" w:rsidRPr="00FA3652">
      <w:rPr>
        <w:sz w:val="16"/>
        <w:szCs w:val="16"/>
      </w:rPr>
      <w:fldChar w:fldCharType="begin"/>
    </w:r>
    <w:r w:rsidRPr="00FA3652">
      <w:rPr>
        <w:sz w:val="16"/>
        <w:szCs w:val="16"/>
      </w:rPr>
      <w:instrText xml:space="preserve"> NUMPAGES </w:instrText>
    </w:r>
    <w:r w:rsidR="00F07C44" w:rsidRPr="00FA3652">
      <w:rPr>
        <w:sz w:val="16"/>
        <w:szCs w:val="16"/>
      </w:rPr>
      <w:fldChar w:fldCharType="separate"/>
    </w:r>
    <w:r w:rsidR="00FA3652">
      <w:rPr>
        <w:noProof/>
        <w:sz w:val="16"/>
        <w:szCs w:val="16"/>
      </w:rPr>
      <w:t>7</w:t>
    </w:r>
    <w:r w:rsidR="00F07C44" w:rsidRPr="00FA3652">
      <w:rPr>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79B6" w:rsidRPr="00FA3652" w:rsidRDefault="002579B6" w:rsidP="002579B6">
    <w:pPr>
      <w:pStyle w:val="Footer"/>
      <w:tabs>
        <w:tab w:val="clear" w:pos="8640"/>
        <w:tab w:val="right" w:pos="9990"/>
      </w:tabs>
      <w:rPr>
        <w:sz w:val="16"/>
        <w:szCs w:val="16"/>
      </w:rPr>
    </w:pPr>
    <w:r w:rsidRPr="00FA3652">
      <w:rPr>
        <w:sz w:val="16"/>
        <w:szCs w:val="16"/>
      </w:rPr>
      <w:t>© 2017 Cisco y/o sus filiales</w:t>
    </w:r>
    <w:r w:rsidR="00FA3652" w:rsidRPr="00FA3652">
      <w:rPr>
        <w:rFonts w:hint="eastAsia"/>
        <w:sz w:val="16"/>
        <w:szCs w:val="16"/>
        <w:lang w:eastAsia="zh-CN"/>
      </w:rPr>
      <w:t>.</w:t>
    </w:r>
    <w:r w:rsidRPr="00FA3652">
      <w:rPr>
        <w:sz w:val="16"/>
        <w:szCs w:val="16"/>
      </w:rPr>
      <w:t xml:space="preserve"> Todos los derechos reservados. Este documento es información pública de Cisco.</w:t>
    </w:r>
    <w:r w:rsidRPr="00FA3652">
      <w:rPr>
        <w:sz w:val="16"/>
        <w:szCs w:val="16"/>
      </w:rPr>
      <w:tab/>
      <w:t xml:space="preserve">Página </w:t>
    </w:r>
    <w:r w:rsidR="00F07C44" w:rsidRPr="00FA3652">
      <w:rPr>
        <w:sz w:val="16"/>
        <w:szCs w:val="16"/>
      </w:rPr>
      <w:fldChar w:fldCharType="begin"/>
    </w:r>
    <w:r w:rsidRPr="00FA3652">
      <w:rPr>
        <w:sz w:val="16"/>
        <w:szCs w:val="16"/>
      </w:rPr>
      <w:instrText xml:space="preserve"> PAGE </w:instrText>
    </w:r>
    <w:r w:rsidR="00F07C44" w:rsidRPr="00FA3652">
      <w:rPr>
        <w:sz w:val="16"/>
        <w:szCs w:val="16"/>
      </w:rPr>
      <w:fldChar w:fldCharType="separate"/>
    </w:r>
    <w:r w:rsidR="00FA3652">
      <w:rPr>
        <w:noProof/>
        <w:sz w:val="16"/>
        <w:szCs w:val="16"/>
      </w:rPr>
      <w:t>1</w:t>
    </w:r>
    <w:r w:rsidR="00F07C44" w:rsidRPr="00FA3652">
      <w:rPr>
        <w:sz w:val="16"/>
        <w:szCs w:val="16"/>
      </w:rPr>
      <w:fldChar w:fldCharType="end"/>
    </w:r>
    <w:r w:rsidRPr="00FA3652">
      <w:rPr>
        <w:sz w:val="16"/>
        <w:szCs w:val="16"/>
      </w:rPr>
      <w:t xml:space="preserve"> de </w:t>
    </w:r>
    <w:r w:rsidR="00F07C44" w:rsidRPr="00FA3652">
      <w:rPr>
        <w:sz w:val="16"/>
        <w:szCs w:val="16"/>
      </w:rPr>
      <w:fldChar w:fldCharType="begin"/>
    </w:r>
    <w:r w:rsidRPr="00FA3652">
      <w:rPr>
        <w:sz w:val="16"/>
        <w:szCs w:val="16"/>
      </w:rPr>
      <w:instrText xml:space="preserve"> NUMPAGES </w:instrText>
    </w:r>
    <w:r w:rsidR="00F07C44" w:rsidRPr="00FA3652">
      <w:rPr>
        <w:sz w:val="16"/>
        <w:szCs w:val="16"/>
      </w:rPr>
      <w:fldChar w:fldCharType="separate"/>
    </w:r>
    <w:r w:rsidR="00FA3652">
      <w:rPr>
        <w:noProof/>
        <w:sz w:val="16"/>
        <w:szCs w:val="16"/>
      </w:rPr>
      <w:t>7</w:t>
    </w:r>
    <w:r w:rsidR="00F07C44" w:rsidRPr="00FA3652">
      <w:rP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491A" w:rsidRDefault="00C6491A">
      <w:r>
        <w:separator/>
      </w:r>
    </w:p>
  </w:footnote>
  <w:footnote w:type="continuationSeparator" w:id="0">
    <w:p w:rsidR="00C6491A" w:rsidRDefault="00C6491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4BF" w:rsidRDefault="002244BF" w:rsidP="00E97DE0">
    <w:pPr>
      <w:pStyle w:val="Header"/>
    </w:pPr>
    <w:r>
      <w:t>Práctica de laboratorio: Utilizar una notebook de PL-App</w:t>
    </w:r>
  </w:p>
  <w:p w:rsidR="00E227E2" w:rsidRPr="002457BF" w:rsidRDefault="00F07C44" w:rsidP="00E97DE0">
    <w:pPr>
      <w:pStyle w:val="Header"/>
    </w:pPr>
    <w:r>
      <w:rPr>
        <w:noProof/>
        <w:lang w:val="en-US" w:eastAsia="zh-CN"/>
      </w:rPr>
      <w:pict>
        <v:line id="Line 3" o:spid="_x0000_s4097" alt="Description: Straight Line." style="position:absolute;z-index:251660800;visibility:visible" from="-3.75pt,4.75pt" to="48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" strokeweight="1.5pt">
          <w10:anchorlock/>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F071D2">
    <w:pPr>
      <w:pStyle w:val="Header"/>
    </w:pPr>
    <w:r>
      <w:rPr>
        <w:noProof/>
        <w:lang w:val="en-US" w:eastAsia="zh-CN"/>
      </w:rPr>
      <w:drawing>
        <wp:inline distT="0" distB="0" distL="0" distR="0">
          <wp:extent cx="2587752" cy="804672"/>
          <wp:effectExtent l="0" t="0" r="3175" b="0"/>
          <wp:docPr id="3" name="Picture 3"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B840FB36"/>
    <w:lvl w:ilvl="0">
      <w:start w:val="1"/>
      <w:numFmt w:val="decimal"/>
      <w:pStyle w:val="ListNumber"/>
      <w:lvlText w:val="%1."/>
      <w:lvlJc w:val="left"/>
      <w:pPr>
        <w:tabs>
          <w:tab w:val="num" w:pos="1555"/>
        </w:tabs>
        <w:ind w:left="1555" w:hanging="360"/>
      </w:pPr>
      <w:rPr>
        <w:rFonts w:ascii="Times" w:hAnsi="Times" w:hint="default"/>
        <w:b w:val="0"/>
        <w:i w:val="0"/>
        <w:kern w:val="0"/>
        <w:sz w:val="22"/>
        <w:szCs w:val="22"/>
      </w:rPr>
    </w:lvl>
  </w:abstractNum>
  <w:abstractNum w:abstractNumId="1">
    <w:nsid w:val="00084E11"/>
    <w:multiLevelType w:val="hybridMultilevel"/>
    <w:tmpl w:val="67BE4FF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4B70C52"/>
    <w:multiLevelType w:val="hybridMultilevel"/>
    <w:tmpl w:val="F1D885E6"/>
    <w:lvl w:ilvl="0" w:tplc="AF224FB6">
      <w:start w:val="1"/>
      <w:numFmt w:val="decimal"/>
      <w:pStyle w:val="Substepnum"/>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8C2494"/>
    <w:multiLevelType w:val="multilevel"/>
    <w:tmpl w:val="94B2F04A"/>
    <w:lvl w:ilvl="0">
      <w:start w:val="1"/>
      <w:numFmt w:val="upperLetter"/>
      <w:pStyle w:val="AnswerStyle"/>
      <w:lvlText w:val="%1)"/>
      <w:lvlJc w:val="left"/>
      <w:pPr>
        <w:tabs>
          <w:tab w:val="num" w:pos="2635"/>
        </w:tabs>
        <w:ind w:left="2635" w:hanging="720"/>
      </w:pPr>
      <w:rPr>
        <w:rFonts w:ascii="Times" w:hAnsi="Times" w:hint="default"/>
        <w:b w:val="0"/>
        <w:i w:val="0"/>
        <w:color w:val="auto"/>
        <w:sz w:val="22"/>
        <w:szCs w:val="22"/>
        <w:u w:val="none"/>
      </w:rPr>
    </w:lvl>
    <w:lvl w:ilvl="1">
      <w:start w:val="1"/>
      <w:numFmt w:val="upperLetter"/>
      <w:lvlText w:val="%2)"/>
      <w:lvlJc w:val="left"/>
      <w:pPr>
        <w:tabs>
          <w:tab w:val="num" w:pos="3355"/>
        </w:tabs>
        <w:ind w:left="3355" w:hanging="720"/>
      </w:pPr>
      <w:rPr>
        <w:rFonts w:hint="default"/>
      </w:rPr>
    </w:lvl>
    <w:lvl w:ilvl="2">
      <w:start w:val="1"/>
      <w:numFmt w:val="bullet"/>
      <w:lvlText w:val=""/>
      <w:lvlJc w:val="left"/>
      <w:pPr>
        <w:tabs>
          <w:tab w:val="num" w:pos="2995"/>
        </w:tabs>
        <w:ind w:left="2995" w:hanging="360"/>
      </w:pPr>
      <w:rPr>
        <w:rFonts w:ascii="Wingdings" w:hAnsi="Wingding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4">
    <w:nsid w:val="0A3C3E26"/>
    <w:multiLevelType w:val="hybridMultilevel"/>
    <w:tmpl w:val="CC407008"/>
    <w:lvl w:ilvl="0" w:tplc="22103EA6">
      <w:start w:val="1"/>
      <w:numFmt w:val="decimal"/>
      <w:pStyle w:val="ListSteps"/>
      <w:lvlText w:val="Step %1"/>
      <w:lvlJc w:val="left"/>
      <w:pPr>
        <w:tabs>
          <w:tab w:val="num" w:pos="2160"/>
        </w:tabs>
        <w:ind w:left="2160" w:hanging="965"/>
      </w:pPr>
      <w:rPr>
        <w:rFonts w:ascii="Arial" w:hAnsi="Arial" w:hint="default"/>
        <w:b/>
        <w:i w:val="0"/>
        <w:sz w:val="18"/>
        <w:szCs w:val="18"/>
        <w:effect w:val="none"/>
      </w:rPr>
    </w:lvl>
    <w:lvl w:ilvl="1" w:tplc="6EC4E896">
      <w:start w:val="4"/>
      <w:numFmt w:val="lowerLetter"/>
      <w:lvlText w:val="%2."/>
      <w:lvlJc w:val="left"/>
      <w:pPr>
        <w:tabs>
          <w:tab w:val="num" w:pos="1440"/>
        </w:tabs>
        <w:ind w:left="1440" w:hanging="360"/>
      </w:pPr>
      <w:rPr>
        <w:rFonts w:hint="default"/>
        <w:b/>
        <w:i w:val="0"/>
        <w:sz w:val="18"/>
        <w:szCs w:val="18"/>
        <w:effect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76C2C68"/>
    <w:multiLevelType w:val="hybridMultilevel"/>
    <w:tmpl w:val="417A6418"/>
    <w:lvl w:ilvl="0" w:tplc="6F928D2E">
      <w:start w:val="1"/>
      <w:numFmt w:val="bullet"/>
      <w:pStyle w:val="Bullet1Last"/>
      <w:lvlText w:val=""/>
      <w:lvlJc w:val="left"/>
      <w:pPr>
        <w:tabs>
          <w:tab w:val="num" w:pos="1555"/>
        </w:tabs>
        <w:ind w:left="1555" w:hanging="360"/>
      </w:pPr>
      <w:rPr>
        <w:rFonts w:ascii="Wingdings" w:hAnsi="Wingdings" w:hint="default"/>
        <w:b w:val="0"/>
        <w:i w:val="0"/>
        <w:sz w:val="18"/>
        <w:szCs w:val="18"/>
      </w:rPr>
    </w:lvl>
    <w:lvl w:ilvl="1" w:tplc="A42825F4" w:tentative="1">
      <w:start w:val="1"/>
      <w:numFmt w:val="bullet"/>
      <w:lvlText w:val="o"/>
      <w:lvlJc w:val="left"/>
      <w:pPr>
        <w:tabs>
          <w:tab w:val="num" w:pos="1440"/>
        </w:tabs>
        <w:ind w:left="1440" w:hanging="360"/>
      </w:pPr>
      <w:rPr>
        <w:rFonts w:ascii="Courier New" w:hAnsi="Courier New" w:cs="Wingdings" w:hint="default"/>
      </w:rPr>
    </w:lvl>
    <w:lvl w:ilvl="2" w:tplc="5E4E57B6" w:tentative="1">
      <w:start w:val="1"/>
      <w:numFmt w:val="bullet"/>
      <w:lvlText w:val=""/>
      <w:lvlJc w:val="left"/>
      <w:pPr>
        <w:tabs>
          <w:tab w:val="num" w:pos="2160"/>
        </w:tabs>
        <w:ind w:left="2160" w:hanging="360"/>
      </w:pPr>
      <w:rPr>
        <w:rFonts w:ascii="Wingdings" w:hAnsi="Wingdings" w:hint="default"/>
      </w:rPr>
    </w:lvl>
    <w:lvl w:ilvl="3" w:tplc="7988FAB0" w:tentative="1">
      <w:start w:val="1"/>
      <w:numFmt w:val="bullet"/>
      <w:lvlText w:val=""/>
      <w:lvlJc w:val="left"/>
      <w:pPr>
        <w:tabs>
          <w:tab w:val="num" w:pos="2880"/>
        </w:tabs>
        <w:ind w:left="2880" w:hanging="360"/>
      </w:pPr>
      <w:rPr>
        <w:rFonts w:ascii="Symbol" w:hAnsi="Symbol" w:hint="default"/>
      </w:rPr>
    </w:lvl>
    <w:lvl w:ilvl="4" w:tplc="F4BEC518" w:tentative="1">
      <w:start w:val="1"/>
      <w:numFmt w:val="bullet"/>
      <w:lvlText w:val="o"/>
      <w:lvlJc w:val="left"/>
      <w:pPr>
        <w:tabs>
          <w:tab w:val="num" w:pos="3600"/>
        </w:tabs>
        <w:ind w:left="3600" w:hanging="360"/>
      </w:pPr>
      <w:rPr>
        <w:rFonts w:ascii="Courier New" w:hAnsi="Courier New" w:cs="Wingdings" w:hint="default"/>
      </w:rPr>
    </w:lvl>
    <w:lvl w:ilvl="5" w:tplc="BF966AFA" w:tentative="1">
      <w:start w:val="1"/>
      <w:numFmt w:val="bullet"/>
      <w:lvlText w:val=""/>
      <w:lvlJc w:val="left"/>
      <w:pPr>
        <w:tabs>
          <w:tab w:val="num" w:pos="4320"/>
        </w:tabs>
        <w:ind w:left="4320" w:hanging="360"/>
      </w:pPr>
      <w:rPr>
        <w:rFonts w:ascii="Wingdings" w:hAnsi="Wingdings" w:hint="default"/>
      </w:rPr>
    </w:lvl>
    <w:lvl w:ilvl="6" w:tplc="9A0C6CEE" w:tentative="1">
      <w:start w:val="1"/>
      <w:numFmt w:val="bullet"/>
      <w:lvlText w:val=""/>
      <w:lvlJc w:val="left"/>
      <w:pPr>
        <w:tabs>
          <w:tab w:val="num" w:pos="5040"/>
        </w:tabs>
        <w:ind w:left="5040" w:hanging="360"/>
      </w:pPr>
      <w:rPr>
        <w:rFonts w:ascii="Symbol" w:hAnsi="Symbol" w:hint="default"/>
      </w:rPr>
    </w:lvl>
    <w:lvl w:ilvl="7" w:tplc="5A526B7C" w:tentative="1">
      <w:start w:val="1"/>
      <w:numFmt w:val="bullet"/>
      <w:lvlText w:val="o"/>
      <w:lvlJc w:val="left"/>
      <w:pPr>
        <w:tabs>
          <w:tab w:val="num" w:pos="5760"/>
        </w:tabs>
        <w:ind w:left="5760" w:hanging="360"/>
      </w:pPr>
      <w:rPr>
        <w:rFonts w:ascii="Courier New" w:hAnsi="Courier New" w:cs="Wingdings" w:hint="default"/>
      </w:rPr>
    </w:lvl>
    <w:lvl w:ilvl="8" w:tplc="E960A004" w:tentative="1">
      <w:start w:val="1"/>
      <w:numFmt w:val="bullet"/>
      <w:lvlText w:val=""/>
      <w:lvlJc w:val="left"/>
      <w:pPr>
        <w:tabs>
          <w:tab w:val="num" w:pos="6480"/>
        </w:tabs>
        <w:ind w:left="6480" w:hanging="360"/>
      </w:pPr>
      <w:rPr>
        <w:rFonts w:ascii="Wingdings" w:hAnsi="Wingdings" w:hint="default"/>
      </w:rPr>
    </w:lvl>
  </w:abstractNum>
  <w:abstractNum w:abstractNumId="6">
    <w:nsid w:val="21086565"/>
    <w:multiLevelType w:val="hybridMultilevel"/>
    <w:tmpl w:val="64E88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783B85"/>
    <w:multiLevelType w:val="hybridMultilevel"/>
    <w:tmpl w:val="804AF40A"/>
    <w:lvl w:ilvl="0" w:tplc="7E46B732">
      <w:start w:val="1"/>
      <w:numFmt w:val="none"/>
      <w:pStyle w:val="NoteCaution"/>
      <w:lvlText w:val="Caution"/>
      <w:lvlJc w:val="left"/>
      <w:pPr>
        <w:tabs>
          <w:tab w:val="num" w:pos="2275"/>
        </w:tabs>
        <w:ind w:left="2275" w:hanging="1080"/>
      </w:pPr>
      <w:rPr>
        <w:rFonts w:ascii="Arial" w:hAnsi="Arial" w:hint="default"/>
        <w:b/>
        <w:i w:val="0"/>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17B2D3D"/>
    <w:multiLevelType w:val="hybridMultilevel"/>
    <w:tmpl w:val="1F2A1A0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99D24B4"/>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B120BCF"/>
    <w:multiLevelType w:val="hybridMultilevel"/>
    <w:tmpl w:val="59BAAB8E"/>
    <w:lvl w:ilvl="0" w:tplc="FFFFFFFF">
      <w:start w:val="1"/>
      <w:numFmt w:val="bullet"/>
      <w:lvlText w:val=""/>
      <w:lvlJc w:val="left"/>
      <w:pPr>
        <w:tabs>
          <w:tab w:val="num" w:pos="720"/>
        </w:tabs>
        <w:ind w:left="720" w:hanging="360"/>
      </w:pPr>
      <w:rPr>
        <w:rFonts w:ascii="Symbol" w:hAnsi="Symbol" w:hint="default"/>
      </w:rPr>
    </w:lvl>
    <w:lvl w:ilvl="1" w:tplc="F6222C58">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BDC53D0"/>
    <w:multiLevelType w:val="multilevel"/>
    <w:tmpl w:val="B9F0E69A"/>
    <w:lvl w:ilvl="0">
      <w:start w:val="1"/>
      <w:numFmt w:val="lowerLetter"/>
      <w:pStyle w:val="Substepalpha"/>
      <w:lvlText w:val="%1."/>
      <w:lvlJc w:val="left"/>
      <w:pPr>
        <w:tabs>
          <w:tab w:val="num" w:pos="1080"/>
        </w:tabs>
        <w:ind w:left="1080" w:hanging="360"/>
      </w:pPr>
      <w:rPr>
        <w:rFonts w:hint="default"/>
        <w:b w:val="0"/>
        <w:i w:val="0"/>
        <w:sz w:val="20"/>
      </w:rPr>
    </w:lvl>
    <w:lvl w:ilvl="1">
      <w:start w:val="1"/>
      <w:numFmt w:val="lowerRoman"/>
      <w:lvlText w:val="%2."/>
      <w:lvlJc w:val="righ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2">
    <w:nsid w:val="30E21039"/>
    <w:multiLevelType w:val="hybridMultilevel"/>
    <w:tmpl w:val="70469504"/>
    <w:lvl w:ilvl="0" w:tplc="43B6F2E2">
      <w:start w:val="1"/>
      <w:numFmt w:val="bullet"/>
      <w:pStyle w:val="BulletBody"/>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start w:val="1"/>
      <w:numFmt w:val="bullet"/>
      <w:pStyle w:val="Bullet2"/>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3">
    <w:nsid w:val="36D8331B"/>
    <w:multiLevelType w:val="multilevel"/>
    <w:tmpl w:val="0E6CAB44"/>
    <w:styleLink w:val="BulletRed"/>
    <w:lvl w:ilvl="0">
      <w:start w:val="1"/>
      <w:numFmt w:val="bullet"/>
      <w:pStyle w:val="BulletInstructor"/>
      <w:lvlText w:val=""/>
      <w:lvlJc w:val="left"/>
      <w:pPr>
        <w:tabs>
          <w:tab w:val="num" w:pos="1080"/>
        </w:tabs>
        <w:ind w:left="1080" w:hanging="360"/>
      </w:pPr>
      <w:rPr>
        <w:rFonts w:ascii="Symbol" w:hAnsi="Symbol"/>
        <w:color w:val="FF0000"/>
      </w:rPr>
    </w:lvl>
    <w:lvl w:ilvl="1">
      <w:start w:val="1"/>
      <w:numFmt w:val="bullet"/>
      <w:lvlText w:val=""/>
      <w:lvlJc w:val="left"/>
      <w:pPr>
        <w:tabs>
          <w:tab w:val="num" w:pos="1800"/>
        </w:tabs>
        <w:ind w:left="1800" w:hanging="360"/>
      </w:pPr>
      <w:rPr>
        <w:rFonts w:ascii="Symbol" w:hAnsi="Symbol"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Wingdings"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Wingdings" w:hint="default"/>
      </w:rPr>
    </w:lvl>
    <w:lvl w:ilvl="8">
      <w:start w:val="1"/>
      <w:numFmt w:val="bullet"/>
      <w:lvlText w:val=""/>
      <w:lvlJc w:val="left"/>
      <w:pPr>
        <w:tabs>
          <w:tab w:val="num" w:pos="6840"/>
        </w:tabs>
        <w:ind w:left="6840" w:hanging="360"/>
      </w:pPr>
      <w:rPr>
        <w:rFonts w:ascii="Wingdings" w:hAnsi="Wingdings" w:hint="default"/>
      </w:rPr>
    </w:lvl>
  </w:abstractNum>
  <w:abstractNum w:abstractNumId="14">
    <w:nsid w:val="39524E97"/>
    <w:multiLevelType w:val="hybridMultilevel"/>
    <w:tmpl w:val="1E8C62F0"/>
    <w:lvl w:ilvl="0" w:tplc="04090019">
      <w:start w:val="1"/>
      <w:numFmt w:val="lowerLetter"/>
      <w:lvlText w:val="%1."/>
      <w:lvlJc w:val="left"/>
      <w:pPr>
        <w:ind w:left="1080" w:hanging="360"/>
      </w:p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C333169"/>
    <w:multiLevelType w:val="hybridMultilevel"/>
    <w:tmpl w:val="47FE678E"/>
    <w:lvl w:ilvl="0" w:tplc="4560C7F2">
      <w:start w:val="1"/>
      <w:numFmt w:val="bullet"/>
      <w:pStyle w:val="Bullet20"/>
      <w:lvlText w:val="—"/>
      <w:lvlJc w:val="left"/>
      <w:pPr>
        <w:tabs>
          <w:tab w:val="num" w:pos="2160"/>
        </w:tabs>
        <w:ind w:left="2160" w:hanging="605"/>
      </w:pPr>
      <w:rPr>
        <w:rFonts w:ascii="Times" w:hAnsi="Times" w:hint="default"/>
        <w:b w:val="0"/>
        <w:i w:val="0"/>
        <w:sz w:val="22"/>
        <w:szCs w:val="22"/>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CF5560F"/>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EC96F24"/>
    <w:multiLevelType w:val="hybridMultilevel"/>
    <w:tmpl w:val="6130EF20"/>
    <w:lvl w:ilvl="0" w:tplc="FFFFFFFF">
      <w:start w:val="1"/>
      <w:numFmt w:val="bullet"/>
      <w:pStyle w:val="Bullet3"/>
      <w:lvlText w:val=""/>
      <w:lvlJc w:val="left"/>
      <w:pPr>
        <w:tabs>
          <w:tab w:val="num" w:pos="2520"/>
        </w:tabs>
        <w:ind w:left="2520" w:hanging="360"/>
      </w:pPr>
      <w:rPr>
        <w:rFonts w:ascii="Wingdings" w:hAnsi="Wingdings" w:hint="default"/>
        <w:sz w:val="18"/>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415170E0"/>
    <w:multiLevelType w:val="multilevel"/>
    <w:tmpl w:val="AEACAB36"/>
    <w:lvl w:ilvl="0">
      <w:start w:val="1"/>
      <w:numFmt w:val="lowerLetter"/>
      <w:pStyle w:val="NoteTip"/>
      <w:lvlText w:val="%1."/>
      <w:lvlJc w:val="left"/>
      <w:pPr>
        <w:tabs>
          <w:tab w:val="num" w:pos="1080"/>
        </w:tabs>
        <w:ind w:left="1080" w:hanging="360"/>
      </w:pPr>
      <w:rPr>
        <w:rFonts w:ascii="Arial" w:hAnsi="Arial"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9">
    <w:nsid w:val="4E1A1244"/>
    <w:multiLevelType w:val="multilevel"/>
    <w:tmpl w:val="0E6CAB44"/>
    <w:numStyleLink w:val="BulletRed"/>
  </w:abstractNum>
  <w:abstractNum w:abstractNumId="20">
    <w:nsid w:val="52281CA3"/>
    <w:multiLevelType w:val="hybridMultilevel"/>
    <w:tmpl w:val="E67E2462"/>
    <w:lvl w:ilvl="0" w:tplc="22103EA6">
      <w:start w:val="1"/>
      <w:numFmt w:val="bullet"/>
      <w:pStyle w:val="BulletCheckbox"/>
      <w:lvlText w:val=""/>
      <w:lvlJc w:val="left"/>
      <w:pPr>
        <w:tabs>
          <w:tab w:val="num" w:pos="1555"/>
        </w:tabs>
        <w:ind w:left="1555" w:hanging="360"/>
      </w:pPr>
      <w:rPr>
        <w:rFonts w:ascii="Wingdings" w:hAnsi="Wingdings" w:hint="default"/>
        <w:sz w:val="18"/>
        <w:szCs w:val="18"/>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nsid w:val="52764AF9"/>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778712D"/>
    <w:multiLevelType w:val="hybridMultilevel"/>
    <w:tmpl w:val="DD3A7A8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0E44A5C"/>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6B0365D"/>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3804F6C"/>
    <w:multiLevelType w:val="multilevel"/>
    <w:tmpl w:val="18724CDC"/>
    <w:lvl w:ilvl="0">
      <w:start w:val="1"/>
      <w:numFmt w:val="decimal"/>
      <w:pStyle w:val="QuestionStem"/>
      <w:lvlText w:val="Q%1)"/>
      <w:lvlJc w:val="left"/>
      <w:pPr>
        <w:tabs>
          <w:tab w:val="num" w:pos="1915"/>
        </w:tabs>
        <w:ind w:left="1915" w:hanging="720"/>
      </w:pPr>
      <w:rPr>
        <w:rFonts w:ascii="Times" w:hAnsi="Times" w:hint="default"/>
        <w:b w:val="0"/>
        <w:i w:val="0"/>
        <w:sz w:val="22"/>
        <w:szCs w:val="22"/>
      </w:rPr>
    </w:lvl>
    <w:lvl w:ilvl="1">
      <w:start w:val="1"/>
      <w:numFmt w:val="upperLetter"/>
      <w:lvlText w:val="%2."/>
      <w:lvlJc w:val="left"/>
      <w:pPr>
        <w:tabs>
          <w:tab w:val="num" w:pos="2275"/>
        </w:tabs>
        <w:ind w:left="1915" w:firstLine="0"/>
      </w:pPr>
      <w:rPr>
        <w:rFonts w:hint="default"/>
      </w:rPr>
    </w:lvl>
    <w:lvl w:ilvl="2">
      <w:start w:val="1"/>
      <w:numFmt w:val="decimal"/>
      <w:lvlText w:val="%3."/>
      <w:lvlJc w:val="left"/>
      <w:pPr>
        <w:tabs>
          <w:tab w:val="num" w:pos="2995"/>
        </w:tabs>
        <w:ind w:left="2635" w:firstLine="0"/>
      </w:pPr>
      <w:rPr>
        <w:rFonts w:hint="default"/>
      </w:rPr>
    </w:lvl>
    <w:lvl w:ilvl="3">
      <w:start w:val="1"/>
      <w:numFmt w:val="lowerLetter"/>
      <w:lvlText w:val="%4)"/>
      <w:lvlJc w:val="left"/>
      <w:pPr>
        <w:tabs>
          <w:tab w:val="num" w:pos="3715"/>
        </w:tabs>
        <w:ind w:left="3355" w:firstLine="0"/>
      </w:pPr>
      <w:rPr>
        <w:rFonts w:hint="default"/>
      </w:rPr>
    </w:lvl>
    <w:lvl w:ilvl="4">
      <w:start w:val="1"/>
      <w:numFmt w:val="decimal"/>
      <w:lvlText w:val="(%5)"/>
      <w:lvlJc w:val="left"/>
      <w:pPr>
        <w:tabs>
          <w:tab w:val="num" w:pos="4435"/>
        </w:tabs>
        <w:ind w:left="4075" w:firstLine="0"/>
      </w:pPr>
      <w:rPr>
        <w:rFonts w:hint="default"/>
      </w:rPr>
    </w:lvl>
    <w:lvl w:ilvl="5">
      <w:start w:val="1"/>
      <w:numFmt w:val="lowerLetter"/>
      <w:lvlText w:val="(%6)"/>
      <w:lvlJc w:val="left"/>
      <w:pPr>
        <w:tabs>
          <w:tab w:val="num" w:pos="5155"/>
        </w:tabs>
        <w:ind w:left="4795" w:firstLine="0"/>
      </w:pPr>
      <w:rPr>
        <w:rFonts w:hint="default"/>
      </w:rPr>
    </w:lvl>
    <w:lvl w:ilvl="6">
      <w:start w:val="1"/>
      <w:numFmt w:val="lowerRoman"/>
      <w:lvlText w:val="(%7)"/>
      <w:lvlJc w:val="left"/>
      <w:pPr>
        <w:tabs>
          <w:tab w:val="num" w:pos="5875"/>
        </w:tabs>
        <w:ind w:left="5515" w:firstLine="0"/>
      </w:pPr>
      <w:rPr>
        <w:rFonts w:hint="default"/>
      </w:rPr>
    </w:lvl>
    <w:lvl w:ilvl="7">
      <w:start w:val="1"/>
      <w:numFmt w:val="lowerLetter"/>
      <w:lvlText w:val="(%8)"/>
      <w:lvlJc w:val="left"/>
      <w:pPr>
        <w:tabs>
          <w:tab w:val="num" w:pos="6595"/>
        </w:tabs>
        <w:ind w:left="6235" w:firstLine="0"/>
      </w:pPr>
      <w:rPr>
        <w:rFonts w:hint="default"/>
      </w:rPr>
    </w:lvl>
    <w:lvl w:ilvl="8">
      <w:start w:val="1"/>
      <w:numFmt w:val="lowerRoman"/>
      <w:lvlText w:val="(%9)"/>
      <w:lvlJc w:val="left"/>
      <w:pPr>
        <w:tabs>
          <w:tab w:val="num" w:pos="7315"/>
        </w:tabs>
        <w:ind w:left="6955" w:firstLine="0"/>
      </w:pPr>
      <w:rPr>
        <w:rFonts w:hint="default"/>
      </w:rPr>
    </w:lvl>
  </w:abstractNum>
  <w:abstractNum w:abstractNumId="26">
    <w:nsid w:val="7CD96867"/>
    <w:multiLevelType w:val="hybridMultilevel"/>
    <w:tmpl w:val="0B3696EC"/>
    <w:lvl w:ilvl="0" w:tplc="763416BA">
      <w:start w:val="1"/>
      <w:numFmt w:val="lowerLetter"/>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12"/>
  </w:num>
  <w:num w:numId="3">
    <w:abstractNumId w:val="2"/>
  </w:num>
  <w:num w:numId="4">
    <w:abstractNumId w:val="18"/>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4"/>
  </w:num>
  <w:num w:numId="8">
    <w:abstractNumId w:val="5"/>
  </w:num>
  <w:num w:numId="9">
    <w:abstractNumId w:val="0"/>
  </w:num>
  <w:num w:numId="10">
    <w:abstractNumId w:val="15"/>
  </w:num>
  <w:num w:numId="11">
    <w:abstractNumId w:val="17"/>
  </w:num>
  <w:num w:numId="12">
    <w:abstractNumId w:val="20"/>
  </w:num>
  <w:num w:numId="13">
    <w:abstractNumId w:val="7"/>
  </w:num>
  <w:num w:numId="14">
    <w:abstractNumId w:val="13"/>
  </w:num>
  <w:num w:numId="15">
    <w:abstractNumId w:val="19"/>
  </w:num>
  <w:num w:numId="16">
    <w:abstractNumId w:val="11"/>
  </w:num>
  <w:num w:numId="17">
    <w:abstractNumId w:val="11"/>
  </w:num>
  <w:num w:numId="18">
    <w:abstractNumId w:val="10"/>
  </w:num>
  <w:num w:numId="19">
    <w:abstractNumId w:val="24"/>
  </w:num>
  <w:num w:numId="20">
    <w:abstractNumId w:val="14"/>
  </w:num>
  <w:num w:numId="21">
    <w:abstractNumId w:val="16"/>
  </w:num>
  <w:num w:numId="22">
    <w:abstractNumId w:val="6"/>
  </w:num>
  <w:num w:numId="23">
    <w:abstractNumId w:val="23"/>
  </w:num>
  <w:num w:numId="24">
    <w:abstractNumId w:val="9"/>
  </w:num>
  <w:num w:numId="25">
    <w:abstractNumId w:val="26"/>
  </w:num>
  <w:num w:numId="26">
    <w:abstractNumId w:val="22"/>
  </w:num>
  <w:num w:numId="27">
    <w:abstractNumId w:val="21"/>
  </w:num>
  <w:num w:numId="28">
    <w:abstractNumId w:val="1"/>
  </w:num>
  <w:num w:numId="29">
    <w:abstractNumId w:val="8"/>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19"/>
  <w:embedSystemFonts/>
  <w:bordersDoNotSurroundHeader/>
  <w:bordersDoNotSurroundFooter/>
  <w:hideSpellingErrors/>
  <w:hideGrammaticalErrors/>
  <w:activeWritingStyle w:appName="MSWord" w:lang="en-US"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US" w:vendorID="64" w:dllVersion="131078" w:nlCheck="1" w:checkStyle="1"/>
  <w:activeWritingStyle w:appName="MSWord" w:lang="es-ES" w:vendorID="64" w:dllVersion="131078" w:nlCheck="1" w:checkStyle="1"/>
  <w:attachedTemplate r:id="rId1"/>
  <w:stylePaneFormatFilter w:val="BE08"/>
  <w:defaultTabStop w:val="720"/>
  <w:noPunctuationKerning/>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useFELayout/>
  </w:compat>
  <w:docVars>
    <w:docVar w:name="__grammarly61__i" w:val="H4sIAAAAAAAEAKtWckksSQxILCpxzi/NK1GyMqwFAAEhoTITAAAA"/>
    <w:docVar w:name="__grammarly61_1" w:val="H4sIAAAAAAAEAKtWcslPLs1NzSvxTFGyUkoxNLYwsDRI1k20SDXSNTEyNNdNMjQx0001MzexMDU2S0o1SlbSUQpOLS7OzM8DaTEyrwUADtWx8EQAAAA="/>
  </w:docVars>
  <w:rsids>
    <w:rsidRoot w:val="005B79EC"/>
    <w:rsid w:val="00000689"/>
    <w:rsid w:val="00001A22"/>
    <w:rsid w:val="00001ACA"/>
    <w:rsid w:val="00001FDE"/>
    <w:rsid w:val="00002240"/>
    <w:rsid w:val="000023EE"/>
    <w:rsid w:val="0000249D"/>
    <w:rsid w:val="00002661"/>
    <w:rsid w:val="00004DA5"/>
    <w:rsid w:val="00004E87"/>
    <w:rsid w:val="00005F73"/>
    <w:rsid w:val="00006831"/>
    <w:rsid w:val="0000703A"/>
    <w:rsid w:val="0000780F"/>
    <w:rsid w:val="00007935"/>
    <w:rsid w:val="00012128"/>
    <w:rsid w:val="00012153"/>
    <w:rsid w:val="00015285"/>
    <w:rsid w:val="00015918"/>
    <w:rsid w:val="0002061E"/>
    <w:rsid w:val="00020C10"/>
    <w:rsid w:val="00023DC6"/>
    <w:rsid w:val="00024CD1"/>
    <w:rsid w:val="0002517F"/>
    <w:rsid w:val="0002526F"/>
    <w:rsid w:val="000253A7"/>
    <w:rsid w:val="0002606B"/>
    <w:rsid w:val="00027AA3"/>
    <w:rsid w:val="0003055C"/>
    <w:rsid w:val="00030BC1"/>
    <w:rsid w:val="00030DE3"/>
    <w:rsid w:val="00031D32"/>
    <w:rsid w:val="000320A4"/>
    <w:rsid w:val="000340EF"/>
    <w:rsid w:val="00034113"/>
    <w:rsid w:val="0003764C"/>
    <w:rsid w:val="00040783"/>
    <w:rsid w:val="00041A7D"/>
    <w:rsid w:val="00041CFC"/>
    <w:rsid w:val="000421BB"/>
    <w:rsid w:val="00042A5B"/>
    <w:rsid w:val="00043121"/>
    <w:rsid w:val="000433F4"/>
    <w:rsid w:val="0004459F"/>
    <w:rsid w:val="00045181"/>
    <w:rsid w:val="0004559A"/>
    <w:rsid w:val="00045687"/>
    <w:rsid w:val="00045CC1"/>
    <w:rsid w:val="000478AA"/>
    <w:rsid w:val="0005149F"/>
    <w:rsid w:val="00051547"/>
    <w:rsid w:val="0005174B"/>
    <w:rsid w:val="00052967"/>
    <w:rsid w:val="00052DE0"/>
    <w:rsid w:val="00054C53"/>
    <w:rsid w:val="00055EFE"/>
    <w:rsid w:val="000573EE"/>
    <w:rsid w:val="00057FE9"/>
    <w:rsid w:val="000612D4"/>
    <w:rsid w:val="00061E11"/>
    <w:rsid w:val="000637AE"/>
    <w:rsid w:val="0006523D"/>
    <w:rsid w:val="00065553"/>
    <w:rsid w:val="00065B6F"/>
    <w:rsid w:val="00065BAD"/>
    <w:rsid w:val="00066EE8"/>
    <w:rsid w:val="00067E0F"/>
    <w:rsid w:val="000729F8"/>
    <w:rsid w:val="00080BB6"/>
    <w:rsid w:val="0008242C"/>
    <w:rsid w:val="00084DB0"/>
    <w:rsid w:val="00085DA6"/>
    <w:rsid w:val="00085F6D"/>
    <w:rsid w:val="00086593"/>
    <w:rsid w:val="00086760"/>
    <w:rsid w:val="00086F78"/>
    <w:rsid w:val="000871D1"/>
    <w:rsid w:val="00087D3A"/>
    <w:rsid w:val="00090622"/>
    <w:rsid w:val="00090E57"/>
    <w:rsid w:val="0009119B"/>
    <w:rsid w:val="00091F74"/>
    <w:rsid w:val="0009229F"/>
    <w:rsid w:val="00094D69"/>
    <w:rsid w:val="00095392"/>
    <w:rsid w:val="000960A7"/>
    <w:rsid w:val="000966B5"/>
    <w:rsid w:val="000975B1"/>
    <w:rsid w:val="00097824"/>
    <w:rsid w:val="00097945"/>
    <w:rsid w:val="000A144B"/>
    <w:rsid w:val="000A2B92"/>
    <w:rsid w:val="000A31E1"/>
    <w:rsid w:val="000A3AE1"/>
    <w:rsid w:val="000A59CF"/>
    <w:rsid w:val="000A6EBC"/>
    <w:rsid w:val="000B1053"/>
    <w:rsid w:val="000B1F73"/>
    <w:rsid w:val="000B2633"/>
    <w:rsid w:val="000B4756"/>
    <w:rsid w:val="000B52FB"/>
    <w:rsid w:val="000C0EB0"/>
    <w:rsid w:val="000C0EF4"/>
    <w:rsid w:val="000C1B64"/>
    <w:rsid w:val="000C461B"/>
    <w:rsid w:val="000C4DDB"/>
    <w:rsid w:val="000C6229"/>
    <w:rsid w:val="000C735A"/>
    <w:rsid w:val="000D05C4"/>
    <w:rsid w:val="000D11F4"/>
    <w:rsid w:val="000D1C2E"/>
    <w:rsid w:val="000D25BE"/>
    <w:rsid w:val="000D267C"/>
    <w:rsid w:val="000D2A3A"/>
    <w:rsid w:val="000D41D7"/>
    <w:rsid w:val="000D4C49"/>
    <w:rsid w:val="000D4F61"/>
    <w:rsid w:val="000D5547"/>
    <w:rsid w:val="000D60D5"/>
    <w:rsid w:val="000D75A4"/>
    <w:rsid w:val="000E025B"/>
    <w:rsid w:val="000E0488"/>
    <w:rsid w:val="000E0C63"/>
    <w:rsid w:val="000E1B7D"/>
    <w:rsid w:val="000E2797"/>
    <w:rsid w:val="000E35B5"/>
    <w:rsid w:val="000E4C8A"/>
    <w:rsid w:val="000E5576"/>
    <w:rsid w:val="000E5B51"/>
    <w:rsid w:val="000E5DBF"/>
    <w:rsid w:val="000E5F2D"/>
    <w:rsid w:val="000E659D"/>
    <w:rsid w:val="000E6BBA"/>
    <w:rsid w:val="000E7E83"/>
    <w:rsid w:val="000F0A35"/>
    <w:rsid w:val="000F15E4"/>
    <w:rsid w:val="000F2488"/>
    <w:rsid w:val="000F3CF8"/>
    <w:rsid w:val="000F4610"/>
    <w:rsid w:val="000F4CE8"/>
    <w:rsid w:val="000F52FF"/>
    <w:rsid w:val="000F6152"/>
    <w:rsid w:val="000F639F"/>
    <w:rsid w:val="00100F51"/>
    <w:rsid w:val="001026D6"/>
    <w:rsid w:val="0010466E"/>
    <w:rsid w:val="0010495D"/>
    <w:rsid w:val="00106D4C"/>
    <w:rsid w:val="00107623"/>
    <w:rsid w:val="001079EF"/>
    <w:rsid w:val="00107B23"/>
    <w:rsid w:val="0011380B"/>
    <w:rsid w:val="00113F82"/>
    <w:rsid w:val="001140EF"/>
    <w:rsid w:val="001145A6"/>
    <w:rsid w:val="00116AAF"/>
    <w:rsid w:val="00116B48"/>
    <w:rsid w:val="00117007"/>
    <w:rsid w:val="00121537"/>
    <w:rsid w:val="0012209F"/>
    <w:rsid w:val="001228BC"/>
    <w:rsid w:val="00122D1D"/>
    <w:rsid w:val="00122F9B"/>
    <w:rsid w:val="0012314A"/>
    <w:rsid w:val="0012737D"/>
    <w:rsid w:val="00127EA8"/>
    <w:rsid w:val="00127FBD"/>
    <w:rsid w:val="001305FA"/>
    <w:rsid w:val="0013075D"/>
    <w:rsid w:val="001307DD"/>
    <w:rsid w:val="00132CD5"/>
    <w:rsid w:val="00134396"/>
    <w:rsid w:val="001348BF"/>
    <w:rsid w:val="00135399"/>
    <w:rsid w:val="001361F7"/>
    <w:rsid w:val="00136307"/>
    <w:rsid w:val="00136B51"/>
    <w:rsid w:val="00137C36"/>
    <w:rsid w:val="001404B1"/>
    <w:rsid w:val="00141BBA"/>
    <w:rsid w:val="00141E00"/>
    <w:rsid w:val="00143022"/>
    <w:rsid w:val="00145B81"/>
    <w:rsid w:val="00145C8D"/>
    <w:rsid w:val="001463DB"/>
    <w:rsid w:val="00147820"/>
    <w:rsid w:val="001525AD"/>
    <w:rsid w:val="001525B8"/>
    <w:rsid w:val="0015428B"/>
    <w:rsid w:val="00154BFB"/>
    <w:rsid w:val="00156B32"/>
    <w:rsid w:val="00156BD2"/>
    <w:rsid w:val="001600CF"/>
    <w:rsid w:val="0016230A"/>
    <w:rsid w:val="001625FD"/>
    <w:rsid w:val="0016300F"/>
    <w:rsid w:val="00163428"/>
    <w:rsid w:val="00164AB1"/>
    <w:rsid w:val="00165CC2"/>
    <w:rsid w:val="00166140"/>
    <w:rsid w:val="00167106"/>
    <w:rsid w:val="00172481"/>
    <w:rsid w:val="0017280F"/>
    <w:rsid w:val="00173411"/>
    <w:rsid w:val="00173682"/>
    <w:rsid w:val="001737E4"/>
    <w:rsid w:val="00174892"/>
    <w:rsid w:val="00174BBC"/>
    <w:rsid w:val="00175EF2"/>
    <w:rsid w:val="001762FC"/>
    <w:rsid w:val="00176512"/>
    <w:rsid w:val="00176D7F"/>
    <w:rsid w:val="00176F6A"/>
    <w:rsid w:val="00177392"/>
    <w:rsid w:val="00177662"/>
    <w:rsid w:val="00177747"/>
    <w:rsid w:val="001814B7"/>
    <w:rsid w:val="00181DF7"/>
    <w:rsid w:val="00183282"/>
    <w:rsid w:val="00183D83"/>
    <w:rsid w:val="001842E0"/>
    <w:rsid w:val="001853D6"/>
    <w:rsid w:val="00187E59"/>
    <w:rsid w:val="00190AC7"/>
    <w:rsid w:val="00191834"/>
    <w:rsid w:val="001926F1"/>
    <w:rsid w:val="00194B71"/>
    <w:rsid w:val="001963F2"/>
    <w:rsid w:val="00197057"/>
    <w:rsid w:val="001A1C3E"/>
    <w:rsid w:val="001A3DA1"/>
    <w:rsid w:val="001A68FA"/>
    <w:rsid w:val="001A72DB"/>
    <w:rsid w:val="001A74EA"/>
    <w:rsid w:val="001A7ABE"/>
    <w:rsid w:val="001B0B80"/>
    <w:rsid w:val="001B1EA6"/>
    <w:rsid w:val="001B2BE5"/>
    <w:rsid w:val="001B4917"/>
    <w:rsid w:val="001B4CE5"/>
    <w:rsid w:val="001B645A"/>
    <w:rsid w:val="001B67D6"/>
    <w:rsid w:val="001B7032"/>
    <w:rsid w:val="001B7346"/>
    <w:rsid w:val="001B7DB0"/>
    <w:rsid w:val="001C0950"/>
    <w:rsid w:val="001C12C6"/>
    <w:rsid w:val="001C157C"/>
    <w:rsid w:val="001C36C1"/>
    <w:rsid w:val="001C3E4F"/>
    <w:rsid w:val="001C4065"/>
    <w:rsid w:val="001C4FF7"/>
    <w:rsid w:val="001C633D"/>
    <w:rsid w:val="001C6550"/>
    <w:rsid w:val="001C678A"/>
    <w:rsid w:val="001C6CE9"/>
    <w:rsid w:val="001C713F"/>
    <w:rsid w:val="001D0B77"/>
    <w:rsid w:val="001D0F17"/>
    <w:rsid w:val="001D119A"/>
    <w:rsid w:val="001D1F22"/>
    <w:rsid w:val="001D30D4"/>
    <w:rsid w:val="001D3155"/>
    <w:rsid w:val="001D3B3F"/>
    <w:rsid w:val="001D3BCB"/>
    <w:rsid w:val="001D3CD9"/>
    <w:rsid w:val="001D4A82"/>
    <w:rsid w:val="001D50D2"/>
    <w:rsid w:val="001D545A"/>
    <w:rsid w:val="001D73F8"/>
    <w:rsid w:val="001E0A3F"/>
    <w:rsid w:val="001E0ADA"/>
    <w:rsid w:val="001E108B"/>
    <w:rsid w:val="001E1EC2"/>
    <w:rsid w:val="001E23F3"/>
    <w:rsid w:val="001E3800"/>
    <w:rsid w:val="001E7064"/>
    <w:rsid w:val="001E7B97"/>
    <w:rsid w:val="001E7E00"/>
    <w:rsid w:val="001F02F5"/>
    <w:rsid w:val="001F09DB"/>
    <w:rsid w:val="001F0EAA"/>
    <w:rsid w:val="001F0F39"/>
    <w:rsid w:val="001F23AC"/>
    <w:rsid w:val="001F3663"/>
    <w:rsid w:val="001F463C"/>
    <w:rsid w:val="001F516A"/>
    <w:rsid w:val="001F52FE"/>
    <w:rsid w:val="001F56AF"/>
    <w:rsid w:val="001F676D"/>
    <w:rsid w:val="001F69A5"/>
    <w:rsid w:val="001F6E6F"/>
    <w:rsid w:val="00200ABB"/>
    <w:rsid w:val="002018DF"/>
    <w:rsid w:val="00201BD3"/>
    <w:rsid w:val="00203853"/>
    <w:rsid w:val="00203883"/>
    <w:rsid w:val="00203F76"/>
    <w:rsid w:val="0020496F"/>
    <w:rsid w:val="00211026"/>
    <w:rsid w:val="002112CC"/>
    <w:rsid w:val="00211635"/>
    <w:rsid w:val="00212EF0"/>
    <w:rsid w:val="002130E3"/>
    <w:rsid w:val="00214CC7"/>
    <w:rsid w:val="00214EBD"/>
    <w:rsid w:val="00216132"/>
    <w:rsid w:val="00217261"/>
    <w:rsid w:val="002209AD"/>
    <w:rsid w:val="002222FE"/>
    <w:rsid w:val="002224A2"/>
    <w:rsid w:val="002244BF"/>
    <w:rsid w:val="0022497E"/>
    <w:rsid w:val="00225E0E"/>
    <w:rsid w:val="00226362"/>
    <w:rsid w:val="002263CC"/>
    <w:rsid w:val="00226D7B"/>
    <w:rsid w:val="00226FCF"/>
    <w:rsid w:val="00230F42"/>
    <w:rsid w:val="002336F4"/>
    <w:rsid w:val="00233E0D"/>
    <w:rsid w:val="002346ED"/>
    <w:rsid w:val="002369A3"/>
    <w:rsid w:val="00236AD0"/>
    <w:rsid w:val="00236C12"/>
    <w:rsid w:val="00236D55"/>
    <w:rsid w:val="0024024B"/>
    <w:rsid w:val="002402EF"/>
    <w:rsid w:val="002403A3"/>
    <w:rsid w:val="00240567"/>
    <w:rsid w:val="002416E6"/>
    <w:rsid w:val="00241B85"/>
    <w:rsid w:val="002425B1"/>
    <w:rsid w:val="002435D2"/>
    <w:rsid w:val="00243792"/>
    <w:rsid w:val="00244683"/>
    <w:rsid w:val="002458F7"/>
    <w:rsid w:val="00247164"/>
    <w:rsid w:val="00247D91"/>
    <w:rsid w:val="0025005C"/>
    <w:rsid w:val="0025109F"/>
    <w:rsid w:val="00251165"/>
    <w:rsid w:val="00251218"/>
    <w:rsid w:val="0025256A"/>
    <w:rsid w:val="00252BF8"/>
    <w:rsid w:val="00254069"/>
    <w:rsid w:val="00254190"/>
    <w:rsid w:val="00255C74"/>
    <w:rsid w:val="002564A7"/>
    <w:rsid w:val="00256F29"/>
    <w:rsid w:val="002579B6"/>
    <w:rsid w:val="00262AD6"/>
    <w:rsid w:val="00262E8C"/>
    <w:rsid w:val="00263078"/>
    <w:rsid w:val="00264960"/>
    <w:rsid w:val="00264BBC"/>
    <w:rsid w:val="00265D0E"/>
    <w:rsid w:val="00270303"/>
    <w:rsid w:val="00270B69"/>
    <w:rsid w:val="00272484"/>
    <w:rsid w:val="002728E6"/>
    <w:rsid w:val="00274D35"/>
    <w:rsid w:val="00275264"/>
    <w:rsid w:val="0027584F"/>
    <w:rsid w:val="002759F1"/>
    <w:rsid w:val="00276DDD"/>
    <w:rsid w:val="00277DA3"/>
    <w:rsid w:val="00280686"/>
    <w:rsid w:val="002806C9"/>
    <w:rsid w:val="0028118F"/>
    <w:rsid w:val="002819DB"/>
    <w:rsid w:val="00283526"/>
    <w:rsid w:val="00283A8D"/>
    <w:rsid w:val="00283BB0"/>
    <w:rsid w:val="00284B56"/>
    <w:rsid w:val="00284EF0"/>
    <w:rsid w:val="0028545D"/>
    <w:rsid w:val="00285E1A"/>
    <w:rsid w:val="002871ED"/>
    <w:rsid w:val="00287274"/>
    <w:rsid w:val="002878B7"/>
    <w:rsid w:val="00287ED4"/>
    <w:rsid w:val="00292FF2"/>
    <w:rsid w:val="0029417E"/>
    <w:rsid w:val="00295221"/>
    <w:rsid w:val="00295ED0"/>
    <w:rsid w:val="00296511"/>
    <w:rsid w:val="0029667F"/>
    <w:rsid w:val="002968B5"/>
    <w:rsid w:val="0029699B"/>
    <w:rsid w:val="00296CDF"/>
    <w:rsid w:val="002A0E0C"/>
    <w:rsid w:val="002A2F6D"/>
    <w:rsid w:val="002A32E7"/>
    <w:rsid w:val="002A36FD"/>
    <w:rsid w:val="002A4175"/>
    <w:rsid w:val="002A52F6"/>
    <w:rsid w:val="002A59D2"/>
    <w:rsid w:val="002A78CB"/>
    <w:rsid w:val="002B0290"/>
    <w:rsid w:val="002B081D"/>
    <w:rsid w:val="002B122C"/>
    <w:rsid w:val="002B3BE4"/>
    <w:rsid w:val="002B486F"/>
    <w:rsid w:val="002B4DC7"/>
    <w:rsid w:val="002B6FC7"/>
    <w:rsid w:val="002B7C4C"/>
    <w:rsid w:val="002C0207"/>
    <w:rsid w:val="002C1046"/>
    <w:rsid w:val="002C1A67"/>
    <w:rsid w:val="002C1AA3"/>
    <w:rsid w:val="002C2A65"/>
    <w:rsid w:val="002C349D"/>
    <w:rsid w:val="002C4639"/>
    <w:rsid w:val="002C7704"/>
    <w:rsid w:val="002D3B35"/>
    <w:rsid w:val="002D3D32"/>
    <w:rsid w:val="002D4321"/>
    <w:rsid w:val="002D44DB"/>
    <w:rsid w:val="002D62AF"/>
    <w:rsid w:val="002D6644"/>
    <w:rsid w:val="002D73C0"/>
    <w:rsid w:val="002D773A"/>
    <w:rsid w:val="002E001E"/>
    <w:rsid w:val="002E0CEB"/>
    <w:rsid w:val="002E1718"/>
    <w:rsid w:val="002E1BEA"/>
    <w:rsid w:val="002E1F8E"/>
    <w:rsid w:val="002E3343"/>
    <w:rsid w:val="002E3F8A"/>
    <w:rsid w:val="002E488C"/>
    <w:rsid w:val="002E7A0C"/>
    <w:rsid w:val="002F02AD"/>
    <w:rsid w:val="002F0749"/>
    <w:rsid w:val="002F17CE"/>
    <w:rsid w:val="002F2AE3"/>
    <w:rsid w:val="002F2AFD"/>
    <w:rsid w:val="002F3DC9"/>
    <w:rsid w:val="002F677E"/>
    <w:rsid w:val="002F67A8"/>
    <w:rsid w:val="002F685E"/>
    <w:rsid w:val="0030079E"/>
    <w:rsid w:val="003035BC"/>
    <w:rsid w:val="00303D04"/>
    <w:rsid w:val="00303D0B"/>
    <w:rsid w:val="00304D31"/>
    <w:rsid w:val="003057AE"/>
    <w:rsid w:val="00305B8A"/>
    <w:rsid w:val="00306D75"/>
    <w:rsid w:val="00310B4D"/>
    <w:rsid w:val="0031340E"/>
    <w:rsid w:val="00315336"/>
    <w:rsid w:val="00315B5B"/>
    <w:rsid w:val="003164B1"/>
    <w:rsid w:val="003165E1"/>
    <w:rsid w:val="003174EA"/>
    <w:rsid w:val="003204FC"/>
    <w:rsid w:val="0032180D"/>
    <w:rsid w:val="00321E14"/>
    <w:rsid w:val="00322B39"/>
    <w:rsid w:val="00322E57"/>
    <w:rsid w:val="00323025"/>
    <w:rsid w:val="00323324"/>
    <w:rsid w:val="00323538"/>
    <w:rsid w:val="00323ECB"/>
    <w:rsid w:val="003245A9"/>
    <w:rsid w:val="003256F8"/>
    <w:rsid w:val="00325D71"/>
    <w:rsid w:val="00327C3A"/>
    <w:rsid w:val="003320FD"/>
    <w:rsid w:val="0033272A"/>
    <w:rsid w:val="00332DCB"/>
    <w:rsid w:val="00333896"/>
    <w:rsid w:val="00333C27"/>
    <w:rsid w:val="0033409E"/>
    <w:rsid w:val="0033573A"/>
    <w:rsid w:val="00342327"/>
    <w:rsid w:val="00344976"/>
    <w:rsid w:val="003462B4"/>
    <w:rsid w:val="003473A5"/>
    <w:rsid w:val="0035323F"/>
    <w:rsid w:val="00353FC5"/>
    <w:rsid w:val="0035437B"/>
    <w:rsid w:val="003551FA"/>
    <w:rsid w:val="003552AF"/>
    <w:rsid w:val="00355574"/>
    <w:rsid w:val="00355596"/>
    <w:rsid w:val="0036013D"/>
    <w:rsid w:val="003609B3"/>
    <w:rsid w:val="00361778"/>
    <w:rsid w:val="00361F47"/>
    <w:rsid w:val="003621B3"/>
    <w:rsid w:val="00362580"/>
    <w:rsid w:val="00362957"/>
    <w:rsid w:val="00362E4E"/>
    <w:rsid w:val="00363326"/>
    <w:rsid w:val="00363CC6"/>
    <w:rsid w:val="00363F25"/>
    <w:rsid w:val="00364CF0"/>
    <w:rsid w:val="00366180"/>
    <w:rsid w:val="0036618E"/>
    <w:rsid w:val="00367782"/>
    <w:rsid w:val="003677C1"/>
    <w:rsid w:val="00367E2A"/>
    <w:rsid w:val="0037070D"/>
    <w:rsid w:val="00370792"/>
    <w:rsid w:val="00370B6A"/>
    <w:rsid w:val="00371263"/>
    <w:rsid w:val="00372B1C"/>
    <w:rsid w:val="0037419E"/>
    <w:rsid w:val="00374C5D"/>
    <w:rsid w:val="00374E92"/>
    <w:rsid w:val="00376F7D"/>
    <w:rsid w:val="00377015"/>
    <w:rsid w:val="00380056"/>
    <w:rsid w:val="00380D1A"/>
    <w:rsid w:val="00382F7C"/>
    <w:rsid w:val="00384391"/>
    <w:rsid w:val="00384F06"/>
    <w:rsid w:val="003863C4"/>
    <w:rsid w:val="00386752"/>
    <w:rsid w:val="00386F23"/>
    <w:rsid w:val="00387D22"/>
    <w:rsid w:val="00390657"/>
    <w:rsid w:val="00391AC9"/>
    <w:rsid w:val="00394D2E"/>
    <w:rsid w:val="003953A3"/>
    <w:rsid w:val="00395AE3"/>
    <w:rsid w:val="00396188"/>
    <w:rsid w:val="003A0D95"/>
    <w:rsid w:val="003A13B4"/>
    <w:rsid w:val="003A13C6"/>
    <w:rsid w:val="003A1F0E"/>
    <w:rsid w:val="003A2257"/>
    <w:rsid w:val="003A3748"/>
    <w:rsid w:val="003A474F"/>
    <w:rsid w:val="003A4BA3"/>
    <w:rsid w:val="003A5A1C"/>
    <w:rsid w:val="003A5ABC"/>
    <w:rsid w:val="003A5B71"/>
    <w:rsid w:val="003A5C9C"/>
    <w:rsid w:val="003A5F41"/>
    <w:rsid w:val="003A708C"/>
    <w:rsid w:val="003A7F71"/>
    <w:rsid w:val="003B0020"/>
    <w:rsid w:val="003B2189"/>
    <w:rsid w:val="003B3193"/>
    <w:rsid w:val="003B49E6"/>
    <w:rsid w:val="003B4B9F"/>
    <w:rsid w:val="003B6B20"/>
    <w:rsid w:val="003B6EF0"/>
    <w:rsid w:val="003B770E"/>
    <w:rsid w:val="003C0918"/>
    <w:rsid w:val="003C13BB"/>
    <w:rsid w:val="003C1854"/>
    <w:rsid w:val="003C1F72"/>
    <w:rsid w:val="003C202C"/>
    <w:rsid w:val="003C29D2"/>
    <w:rsid w:val="003C2D0B"/>
    <w:rsid w:val="003C35BF"/>
    <w:rsid w:val="003C5986"/>
    <w:rsid w:val="003C5D1B"/>
    <w:rsid w:val="003C5F01"/>
    <w:rsid w:val="003C6097"/>
    <w:rsid w:val="003C719B"/>
    <w:rsid w:val="003D0A6D"/>
    <w:rsid w:val="003D266D"/>
    <w:rsid w:val="003D2F03"/>
    <w:rsid w:val="003D312F"/>
    <w:rsid w:val="003D470C"/>
    <w:rsid w:val="003D4D9E"/>
    <w:rsid w:val="003D5723"/>
    <w:rsid w:val="003D5962"/>
    <w:rsid w:val="003D59F1"/>
    <w:rsid w:val="003D6034"/>
    <w:rsid w:val="003D6109"/>
    <w:rsid w:val="003D66A1"/>
    <w:rsid w:val="003D7A9D"/>
    <w:rsid w:val="003D7EA5"/>
    <w:rsid w:val="003E1226"/>
    <w:rsid w:val="003E168C"/>
    <w:rsid w:val="003E1DE9"/>
    <w:rsid w:val="003E3DC6"/>
    <w:rsid w:val="003E3FC7"/>
    <w:rsid w:val="003E42A6"/>
    <w:rsid w:val="003E43CC"/>
    <w:rsid w:val="003E5689"/>
    <w:rsid w:val="003E6AEE"/>
    <w:rsid w:val="003E6C83"/>
    <w:rsid w:val="003E7006"/>
    <w:rsid w:val="003E711F"/>
    <w:rsid w:val="003E77E7"/>
    <w:rsid w:val="003F2C65"/>
    <w:rsid w:val="003F33FB"/>
    <w:rsid w:val="003F3452"/>
    <w:rsid w:val="003F55B3"/>
    <w:rsid w:val="003F6089"/>
    <w:rsid w:val="003F666F"/>
    <w:rsid w:val="003F6899"/>
    <w:rsid w:val="003F6ECE"/>
    <w:rsid w:val="00400A91"/>
    <w:rsid w:val="00400B24"/>
    <w:rsid w:val="00401C16"/>
    <w:rsid w:val="004025C8"/>
    <w:rsid w:val="004047AF"/>
    <w:rsid w:val="00407C3A"/>
    <w:rsid w:val="00407ECD"/>
    <w:rsid w:val="00407F57"/>
    <w:rsid w:val="00410954"/>
    <w:rsid w:val="00411102"/>
    <w:rsid w:val="004113D9"/>
    <w:rsid w:val="00411870"/>
    <w:rsid w:val="004119AC"/>
    <w:rsid w:val="0041268E"/>
    <w:rsid w:val="0041277A"/>
    <w:rsid w:val="00414369"/>
    <w:rsid w:val="00414ED0"/>
    <w:rsid w:val="004159A1"/>
    <w:rsid w:val="00415A0D"/>
    <w:rsid w:val="00415F24"/>
    <w:rsid w:val="00416CC4"/>
    <w:rsid w:val="00417376"/>
    <w:rsid w:val="00417766"/>
    <w:rsid w:val="00417A3F"/>
    <w:rsid w:val="00417CCA"/>
    <w:rsid w:val="004203C6"/>
    <w:rsid w:val="00426067"/>
    <w:rsid w:val="00426AFF"/>
    <w:rsid w:val="00427D45"/>
    <w:rsid w:val="00430362"/>
    <w:rsid w:val="00431ECE"/>
    <w:rsid w:val="004340C1"/>
    <w:rsid w:val="00435083"/>
    <w:rsid w:val="00435C39"/>
    <w:rsid w:val="004361B5"/>
    <w:rsid w:val="004364A5"/>
    <w:rsid w:val="00440893"/>
    <w:rsid w:val="004408C9"/>
    <w:rsid w:val="00440CB8"/>
    <w:rsid w:val="00440D94"/>
    <w:rsid w:val="00442567"/>
    <w:rsid w:val="00442B64"/>
    <w:rsid w:val="0044304C"/>
    <w:rsid w:val="00443451"/>
    <w:rsid w:val="00443E3E"/>
    <w:rsid w:val="00444A2B"/>
    <w:rsid w:val="0044699D"/>
    <w:rsid w:val="004509ED"/>
    <w:rsid w:val="004512D7"/>
    <w:rsid w:val="00451CF4"/>
    <w:rsid w:val="0045351C"/>
    <w:rsid w:val="00454414"/>
    <w:rsid w:val="00454848"/>
    <w:rsid w:val="00455C84"/>
    <w:rsid w:val="00456983"/>
    <w:rsid w:val="004575D0"/>
    <w:rsid w:val="004610D9"/>
    <w:rsid w:val="0046116B"/>
    <w:rsid w:val="00462AE0"/>
    <w:rsid w:val="0046300D"/>
    <w:rsid w:val="00463014"/>
    <w:rsid w:val="004635CA"/>
    <w:rsid w:val="00463C41"/>
    <w:rsid w:val="00464546"/>
    <w:rsid w:val="0046507E"/>
    <w:rsid w:val="00465317"/>
    <w:rsid w:val="00465639"/>
    <w:rsid w:val="00466B1D"/>
    <w:rsid w:val="00466E8C"/>
    <w:rsid w:val="00467A83"/>
    <w:rsid w:val="00470DE0"/>
    <w:rsid w:val="00470EFB"/>
    <w:rsid w:val="00471160"/>
    <w:rsid w:val="004712F3"/>
    <w:rsid w:val="00471707"/>
    <w:rsid w:val="0047241E"/>
    <w:rsid w:val="00473D93"/>
    <w:rsid w:val="00473FEE"/>
    <w:rsid w:val="00474222"/>
    <w:rsid w:val="00474652"/>
    <w:rsid w:val="00475022"/>
    <w:rsid w:val="00475292"/>
    <w:rsid w:val="004756A5"/>
    <w:rsid w:val="0047570B"/>
    <w:rsid w:val="00476F93"/>
    <w:rsid w:val="004803DB"/>
    <w:rsid w:val="0048158C"/>
    <w:rsid w:val="004819D6"/>
    <w:rsid w:val="00481F42"/>
    <w:rsid w:val="00482E64"/>
    <w:rsid w:val="0048320D"/>
    <w:rsid w:val="00484C90"/>
    <w:rsid w:val="00485C2F"/>
    <w:rsid w:val="00486363"/>
    <w:rsid w:val="00487963"/>
    <w:rsid w:val="00490252"/>
    <w:rsid w:val="00490F99"/>
    <w:rsid w:val="0049202E"/>
    <w:rsid w:val="0049241A"/>
    <w:rsid w:val="00493301"/>
    <w:rsid w:val="004933A5"/>
    <w:rsid w:val="00493C94"/>
    <w:rsid w:val="004940F0"/>
    <w:rsid w:val="00494150"/>
    <w:rsid w:val="00494A8F"/>
    <w:rsid w:val="00495432"/>
    <w:rsid w:val="004973DC"/>
    <w:rsid w:val="004977E3"/>
    <w:rsid w:val="0049794C"/>
    <w:rsid w:val="004A06F0"/>
    <w:rsid w:val="004A129B"/>
    <w:rsid w:val="004A1B9C"/>
    <w:rsid w:val="004A1EF7"/>
    <w:rsid w:val="004A20CD"/>
    <w:rsid w:val="004A2798"/>
    <w:rsid w:val="004A2FA9"/>
    <w:rsid w:val="004B02DA"/>
    <w:rsid w:val="004B0A01"/>
    <w:rsid w:val="004B2976"/>
    <w:rsid w:val="004B2C3C"/>
    <w:rsid w:val="004B4036"/>
    <w:rsid w:val="004B4ECC"/>
    <w:rsid w:val="004B5747"/>
    <w:rsid w:val="004B6698"/>
    <w:rsid w:val="004C05DC"/>
    <w:rsid w:val="004C0916"/>
    <w:rsid w:val="004C2D9D"/>
    <w:rsid w:val="004C3B8E"/>
    <w:rsid w:val="004C5002"/>
    <w:rsid w:val="004C5390"/>
    <w:rsid w:val="004C58CD"/>
    <w:rsid w:val="004C782F"/>
    <w:rsid w:val="004C784E"/>
    <w:rsid w:val="004C7A5E"/>
    <w:rsid w:val="004C7F47"/>
    <w:rsid w:val="004D07EB"/>
    <w:rsid w:val="004D0B54"/>
    <w:rsid w:val="004D1159"/>
    <w:rsid w:val="004D1330"/>
    <w:rsid w:val="004D17D8"/>
    <w:rsid w:val="004D1D29"/>
    <w:rsid w:val="004D4937"/>
    <w:rsid w:val="004D66BF"/>
    <w:rsid w:val="004D68D9"/>
    <w:rsid w:val="004D6C3B"/>
    <w:rsid w:val="004D70FC"/>
    <w:rsid w:val="004D7687"/>
    <w:rsid w:val="004D7E31"/>
    <w:rsid w:val="004E0097"/>
    <w:rsid w:val="004E0E5D"/>
    <w:rsid w:val="004E10ED"/>
    <w:rsid w:val="004E186F"/>
    <w:rsid w:val="004E2287"/>
    <w:rsid w:val="004E2E63"/>
    <w:rsid w:val="004E39F2"/>
    <w:rsid w:val="004E48A9"/>
    <w:rsid w:val="004E51CE"/>
    <w:rsid w:val="004E5D3E"/>
    <w:rsid w:val="004F0AEC"/>
    <w:rsid w:val="004F0FE7"/>
    <w:rsid w:val="004F12EA"/>
    <w:rsid w:val="004F1495"/>
    <w:rsid w:val="004F197D"/>
    <w:rsid w:val="004F1A41"/>
    <w:rsid w:val="004F1A99"/>
    <w:rsid w:val="004F2757"/>
    <w:rsid w:val="004F27D4"/>
    <w:rsid w:val="004F2839"/>
    <w:rsid w:val="004F3935"/>
    <w:rsid w:val="004F3FE6"/>
    <w:rsid w:val="004F423C"/>
    <w:rsid w:val="004F45BA"/>
    <w:rsid w:val="004F5229"/>
    <w:rsid w:val="004F5F60"/>
    <w:rsid w:val="004F7168"/>
    <w:rsid w:val="00503EE1"/>
    <w:rsid w:val="00504AE9"/>
    <w:rsid w:val="005053FE"/>
    <w:rsid w:val="00506114"/>
    <w:rsid w:val="0050742A"/>
    <w:rsid w:val="00507A53"/>
    <w:rsid w:val="00510E97"/>
    <w:rsid w:val="005116CC"/>
    <w:rsid w:val="00511C03"/>
    <w:rsid w:val="00511E55"/>
    <w:rsid w:val="0051277D"/>
    <w:rsid w:val="00512904"/>
    <w:rsid w:val="00512A51"/>
    <w:rsid w:val="005136ED"/>
    <w:rsid w:val="00513A38"/>
    <w:rsid w:val="00514DAC"/>
    <w:rsid w:val="00515BEE"/>
    <w:rsid w:val="00516122"/>
    <w:rsid w:val="005164C9"/>
    <w:rsid w:val="00516536"/>
    <w:rsid w:val="00516D5C"/>
    <w:rsid w:val="00517836"/>
    <w:rsid w:val="00517F42"/>
    <w:rsid w:val="00520636"/>
    <w:rsid w:val="00521117"/>
    <w:rsid w:val="005226F7"/>
    <w:rsid w:val="0052297D"/>
    <w:rsid w:val="005242D6"/>
    <w:rsid w:val="005245F7"/>
    <w:rsid w:val="00525E75"/>
    <w:rsid w:val="00525FFB"/>
    <w:rsid w:val="00526B6C"/>
    <w:rsid w:val="00526C0A"/>
    <w:rsid w:val="00526E7B"/>
    <w:rsid w:val="00530930"/>
    <w:rsid w:val="005311A5"/>
    <w:rsid w:val="005312D1"/>
    <w:rsid w:val="00532D54"/>
    <w:rsid w:val="00532F01"/>
    <w:rsid w:val="005335EE"/>
    <w:rsid w:val="00533839"/>
    <w:rsid w:val="0053463C"/>
    <w:rsid w:val="00534EDB"/>
    <w:rsid w:val="005350CA"/>
    <w:rsid w:val="005356BC"/>
    <w:rsid w:val="00535CE2"/>
    <w:rsid w:val="00536516"/>
    <w:rsid w:val="00536AA5"/>
    <w:rsid w:val="00536DC8"/>
    <w:rsid w:val="00536E7D"/>
    <w:rsid w:val="00536E86"/>
    <w:rsid w:val="00537778"/>
    <w:rsid w:val="00537FF9"/>
    <w:rsid w:val="0054056B"/>
    <w:rsid w:val="00540827"/>
    <w:rsid w:val="0054166C"/>
    <w:rsid w:val="00541913"/>
    <w:rsid w:val="00542489"/>
    <w:rsid w:val="005439DF"/>
    <w:rsid w:val="005464D1"/>
    <w:rsid w:val="00546E27"/>
    <w:rsid w:val="00546FC1"/>
    <w:rsid w:val="00547A90"/>
    <w:rsid w:val="00547F6D"/>
    <w:rsid w:val="00551265"/>
    <w:rsid w:val="005521E5"/>
    <w:rsid w:val="005526DF"/>
    <w:rsid w:val="00552818"/>
    <w:rsid w:val="00552880"/>
    <w:rsid w:val="005531A4"/>
    <w:rsid w:val="00553B5E"/>
    <w:rsid w:val="005556D0"/>
    <w:rsid w:val="00555B10"/>
    <w:rsid w:val="00560D7F"/>
    <w:rsid w:val="00560E59"/>
    <w:rsid w:val="005624F2"/>
    <w:rsid w:val="00562745"/>
    <w:rsid w:val="005630EC"/>
    <w:rsid w:val="005631D5"/>
    <w:rsid w:val="005632BD"/>
    <w:rsid w:val="0056389F"/>
    <w:rsid w:val="00566034"/>
    <w:rsid w:val="00566307"/>
    <w:rsid w:val="00566CFE"/>
    <w:rsid w:val="00566DCE"/>
    <w:rsid w:val="00567152"/>
    <w:rsid w:val="005674D8"/>
    <w:rsid w:val="00567A63"/>
    <w:rsid w:val="005703C3"/>
    <w:rsid w:val="00570998"/>
    <w:rsid w:val="005717FF"/>
    <w:rsid w:val="005726F8"/>
    <w:rsid w:val="00572908"/>
    <w:rsid w:val="00573D77"/>
    <w:rsid w:val="00574A06"/>
    <w:rsid w:val="005759F0"/>
    <w:rsid w:val="00575C30"/>
    <w:rsid w:val="00575C4D"/>
    <w:rsid w:val="00580B02"/>
    <w:rsid w:val="00582091"/>
    <w:rsid w:val="005820D7"/>
    <w:rsid w:val="005830AA"/>
    <w:rsid w:val="0058318A"/>
    <w:rsid w:val="00583202"/>
    <w:rsid w:val="0058361C"/>
    <w:rsid w:val="00583D8D"/>
    <w:rsid w:val="00583E6D"/>
    <w:rsid w:val="00585C69"/>
    <w:rsid w:val="00585DA2"/>
    <w:rsid w:val="0058793D"/>
    <w:rsid w:val="0059067B"/>
    <w:rsid w:val="00591D26"/>
    <w:rsid w:val="005922A3"/>
    <w:rsid w:val="005925C7"/>
    <w:rsid w:val="00592784"/>
    <w:rsid w:val="0059310C"/>
    <w:rsid w:val="00594F11"/>
    <w:rsid w:val="00594F13"/>
    <w:rsid w:val="0059501A"/>
    <w:rsid w:val="00595415"/>
    <w:rsid w:val="0059640C"/>
    <w:rsid w:val="00596EE4"/>
    <w:rsid w:val="005973C3"/>
    <w:rsid w:val="00597415"/>
    <w:rsid w:val="005977E7"/>
    <w:rsid w:val="005A03FC"/>
    <w:rsid w:val="005A089F"/>
    <w:rsid w:val="005A2614"/>
    <w:rsid w:val="005A2AC7"/>
    <w:rsid w:val="005A322A"/>
    <w:rsid w:val="005A3293"/>
    <w:rsid w:val="005A3D07"/>
    <w:rsid w:val="005A3F0F"/>
    <w:rsid w:val="005A543D"/>
    <w:rsid w:val="005A5F43"/>
    <w:rsid w:val="005A71C7"/>
    <w:rsid w:val="005A75A8"/>
    <w:rsid w:val="005A7951"/>
    <w:rsid w:val="005B0561"/>
    <w:rsid w:val="005B0874"/>
    <w:rsid w:val="005B0D5D"/>
    <w:rsid w:val="005B1F82"/>
    <w:rsid w:val="005B4741"/>
    <w:rsid w:val="005B4CA3"/>
    <w:rsid w:val="005B4E7A"/>
    <w:rsid w:val="005B6DE6"/>
    <w:rsid w:val="005B71CC"/>
    <w:rsid w:val="005B79EC"/>
    <w:rsid w:val="005C0636"/>
    <w:rsid w:val="005C2ACD"/>
    <w:rsid w:val="005C2B1E"/>
    <w:rsid w:val="005C3196"/>
    <w:rsid w:val="005C371A"/>
    <w:rsid w:val="005C4101"/>
    <w:rsid w:val="005C4F9D"/>
    <w:rsid w:val="005C518A"/>
    <w:rsid w:val="005C5690"/>
    <w:rsid w:val="005C7047"/>
    <w:rsid w:val="005C78A9"/>
    <w:rsid w:val="005D09DB"/>
    <w:rsid w:val="005D12B7"/>
    <w:rsid w:val="005D1A65"/>
    <w:rsid w:val="005D1C65"/>
    <w:rsid w:val="005D37BB"/>
    <w:rsid w:val="005D3AD8"/>
    <w:rsid w:val="005D6CF9"/>
    <w:rsid w:val="005D763A"/>
    <w:rsid w:val="005D7656"/>
    <w:rsid w:val="005E1438"/>
    <w:rsid w:val="005E1BD3"/>
    <w:rsid w:val="005E2A61"/>
    <w:rsid w:val="005E36A4"/>
    <w:rsid w:val="005E40A6"/>
    <w:rsid w:val="005E41AE"/>
    <w:rsid w:val="005E41B5"/>
    <w:rsid w:val="005E6676"/>
    <w:rsid w:val="005E70B1"/>
    <w:rsid w:val="005E7487"/>
    <w:rsid w:val="005E7DC2"/>
    <w:rsid w:val="005F079B"/>
    <w:rsid w:val="005F2B57"/>
    <w:rsid w:val="005F2E91"/>
    <w:rsid w:val="005F3AB7"/>
    <w:rsid w:val="005F631E"/>
    <w:rsid w:val="005F642C"/>
    <w:rsid w:val="005F6ABD"/>
    <w:rsid w:val="005F6AF2"/>
    <w:rsid w:val="005F75D1"/>
    <w:rsid w:val="005F78F5"/>
    <w:rsid w:val="00600288"/>
    <w:rsid w:val="006004BF"/>
    <w:rsid w:val="00601026"/>
    <w:rsid w:val="0060329E"/>
    <w:rsid w:val="006048DA"/>
    <w:rsid w:val="00605542"/>
    <w:rsid w:val="00605A24"/>
    <w:rsid w:val="00605F2D"/>
    <w:rsid w:val="0060681C"/>
    <w:rsid w:val="00606BB8"/>
    <w:rsid w:val="006071E8"/>
    <w:rsid w:val="006074FF"/>
    <w:rsid w:val="00607772"/>
    <w:rsid w:val="00607893"/>
    <w:rsid w:val="00613C23"/>
    <w:rsid w:val="00613D47"/>
    <w:rsid w:val="00614703"/>
    <w:rsid w:val="006148E8"/>
    <w:rsid w:val="006154D6"/>
    <w:rsid w:val="00616496"/>
    <w:rsid w:val="00620C41"/>
    <w:rsid w:val="00620DE3"/>
    <w:rsid w:val="0062122F"/>
    <w:rsid w:val="00621CCF"/>
    <w:rsid w:val="0062260E"/>
    <w:rsid w:val="00622FA6"/>
    <w:rsid w:val="00623176"/>
    <w:rsid w:val="00624047"/>
    <w:rsid w:val="006249F0"/>
    <w:rsid w:val="00624EE5"/>
    <w:rsid w:val="00627168"/>
    <w:rsid w:val="00627BBA"/>
    <w:rsid w:val="00632F2C"/>
    <w:rsid w:val="00633560"/>
    <w:rsid w:val="00634845"/>
    <w:rsid w:val="006349DF"/>
    <w:rsid w:val="00635108"/>
    <w:rsid w:val="006368BF"/>
    <w:rsid w:val="006402C5"/>
    <w:rsid w:val="0064044D"/>
    <w:rsid w:val="00641E70"/>
    <w:rsid w:val="0064240D"/>
    <w:rsid w:val="006434CD"/>
    <w:rsid w:val="006438A5"/>
    <w:rsid w:val="006445B8"/>
    <w:rsid w:val="0064490C"/>
    <w:rsid w:val="006454DF"/>
    <w:rsid w:val="00645DD0"/>
    <w:rsid w:val="00646620"/>
    <w:rsid w:val="0064724E"/>
    <w:rsid w:val="00647253"/>
    <w:rsid w:val="006472B0"/>
    <w:rsid w:val="006473E6"/>
    <w:rsid w:val="0065081B"/>
    <w:rsid w:val="00651CA9"/>
    <w:rsid w:val="00651FA3"/>
    <w:rsid w:val="00652E3D"/>
    <w:rsid w:val="0065341D"/>
    <w:rsid w:val="00653E96"/>
    <w:rsid w:val="0065449B"/>
    <w:rsid w:val="0065508A"/>
    <w:rsid w:val="00655621"/>
    <w:rsid w:val="006560BF"/>
    <w:rsid w:val="006567E0"/>
    <w:rsid w:val="00660F84"/>
    <w:rsid w:val="00661FAC"/>
    <w:rsid w:val="00662125"/>
    <w:rsid w:val="006622CB"/>
    <w:rsid w:val="0066263D"/>
    <w:rsid w:val="0066266D"/>
    <w:rsid w:val="00662AE0"/>
    <w:rsid w:val="00662E77"/>
    <w:rsid w:val="006630CD"/>
    <w:rsid w:val="00663C5F"/>
    <w:rsid w:val="00664185"/>
    <w:rsid w:val="0066471A"/>
    <w:rsid w:val="00664BCA"/>
    <w:rsid w:val="0066507F"/>
    <w:rsid w:val="00666DBB"/>
    <w:rsid w:val="00670846"/>
    <w:rsid w:val="00671AC5"/>
    <w:rsid w:val="006726D5"/>
    <w:rsid w:val="00672D5B"/>
    <w:rsid w:val="00672FCB"/>
    <w:rsid w:val="00672FE8"/>
    <w:rsid w:val="006764DC"/>
    <w:rsid w:val="006801E8"/>
    <w:rsid w:val="00680530"/>
    <w:rsid w:val="006808C1"/>
    <w:rsid w:val="00680C0D"/>
    <w:rsid w:val="00680FD8"/>
    <w:rsid w:val="00682902"/>
    <w:rsid w:val="0068523E"/>
    <w:rsid w:val="0068559C"/>
    <w:rsid w:val="00685ED8"/>
    <w:rsid w:val="00690069"/>
    <w:rsid w:val="0069081B"/>
    <w:rsid w:val="00690FB1"/>
    <w:rsid w:val="00692A63"/>
    <w:rsid w:val="00694E33"/>
    <w:rsid w:val="00694FB5"/>
    <w:rsid w:val="006964FF"/>
    <w:rsid w:val="006969C7"/>
    <w:rsid w:val="00697712"/>
    <w:rsid w:val="006978CC"/>
    <w:rsid w:val="006A0870"/>
    <w:rsid w:val="006A232F"/>
    <w:rsid w:val="006A4A65"/>
    <w:rsid w:val="006A4D3D"/>
    <w:rsid w:val="006A5E49"/>
    <w:rsid w:val="006A620A"/>
    <w:rsid w:val="006A63F5"/>
    <w:rsid w:val="006A7E81"/>
    <w:rsid w:val="006B0990"/>
    <w:rsid w:val="006B10F7"/>
    <w:rsid w:val="006B15E7"/>
    <w:rsid w:val="006B28BD"/>
    <w:rsid w:val="006B4097"/>
    <w:rsid w:val="006B4129"/>
    <w:rsid w:val="006B563E"/>
    <w:rsid w:val="006B6F27"/>
    <w:rsid w:val="006C068C"/>
    <w:rsid w:val="006C0FB6"/>
    <w:rsid w:val="006C118F"/>
    <w:rsid w:val="006C16A6"/>
    <w:rsid w:val="006C1A29"/>
    <w:rsid w:val="006C1A2F"/>
    <w:rsid w:val="006C2719"/>
    <w:rsid w:val="006C2C4E"/>
    <w:rsid w:val="006C326B"/>
    <w:rsid w:val="006C3A0B"/>
    <w:rsid w:val="006C4727"/>
    <w:rsid w:val="006C4EDB"/>
    <w:rsid w:val="006C5227"/>
    <w:rsid w:val="006C53D0"/>
    <w:rsid w:val="006D0AC0"/>
    <w:rsid w:val="006D0B35"/>
    <w:rsid w:val="006D1AAF"/>
    <w:rsid w:val="006D3B03"/>
    <w:rsid w:val="006D50FC"/>
    <w:rsid w:val="006D63C5"/>
    <w:rsid w:val="006D77DB"/>
    <w:rsid w:val="006E0B37"/>
    <w:rsid w:val="006E0C42"/>
    <w:rsid w:val="006E1542"/>
    <w:rsid w:val="006E252B"/>
    <w:rsid w:val="006E25F0"/>
    <w:rsid w:val="006E38B2"/>
    <w:rsid w:val="006E3FCF"/>
    <w:rsid w:val="006E43C3"/>
    <w:rsid w:val="006E544D"/>
    <w:rsid w:val="006E55A1"/>
    <w:rsid w:val="006E63A3"/>
    <w:rsid w:val="006E6609"/>
    <w:rsid w:val="006E7C00"/>
    <w:rsid w:val="006E7F93"/>
    <w:rsid w:val="006F20E3"/>
    <w:rsid w:val="006F2BE9"/>
    <w:rsid w:val="006F34F8"/>
    <w:rsid w:val="006F3794"/>
    <w:rsid w:val="006F569B"/>
    <w:rsid w:val="006F665F"/>
    <w:rsid w:val="007001B1"/>
    <w:rsid w:val="007036C8"/>
    <w:rsid w:val="00704E4E"/>
    <w:rsid w:val="0070515B"/>
    <w:rsid w:val="007051BF"/>
    <w:rsid w:val="007059DD"/>
    <w:rsid w:val="00706781"/>
    <w:rsid w:val="007067C8"/>
    <w:rsid w:val="007068AF"/>
    <w:rsid w:val="00706A06"/>
    <w:rsid w:val="00707327"/>
    <w:rsid w:val="00707A56"/>
    <w:rsid w:val="00707DE1"/>
    <w:rsid w:val="00710EE2"/>
    <w:rsid w:val="0071151F"/>
    <w:rsid w:val="00711A47"/>
    <w:rsid w:val="00713CAA"/>
    <w:rsid w:val="0071410B"/>
    <w:rsid w:val="00714CC6"/>
    <w:rsid w:val="00715136"/>
    <w:rsid w:val="0071526C"/>
    <w:rsid w:val="00715944"/>
    <w:rsid w:val="00715A60"/>
    <w:rsid w:val="00716382"/>
    <w:rsid w:val="007167EA"/>
    <w:rsid w:val="00717D72"/>
    <w:rsid w:val="0072066E"/>
    <w:rsid w:val="00721DB7"/>
    <w:rsid w:val="00721FFB"/>
    <w:rsid w:val="0072506E"/>
    <w:rsid w:val="00727C23"/>
    <w:rsid w:val="00730B96"/>
    <w:rsid w:val="00730C03"/>
    <w:rsid w:val="00733422"/>
    <w:rsid w:val="00733F97"/>
    <w:rsid w:val="0073503D"/>
    <w:rsid w:val="007353D3"/>
    <w:rsid w:val="00735CFD"/>
    <w:rsid w:val="007365B1"/>
    <w:rsid w:val="00736A4A"/>
    <w:rsid w:val="007407DD"/>
    <w:rsid w:val="0074125E"/>
    <w:rsid w:val="00741844"/>
    <w:rsid w:val="00741A6D"/>
    <w:rsid w:val="007426A7"/>
    <w:rsid w:val="00742BDB"/>
    <w:rsid w:val="0074429E"/>
    <w:rsid w:val="00744CAC"/>
    <w:rsid w:val="00746A9C"/>
    <w:rsid w:val="00747179"/>
    <w:rsid w:val="00747430"/>
    <w:rsid w:val="00751425"/>
    <w:rsid w:val="0075169E"/>
    <w:rsid w:val="0075193D"/>
    <w:rsid w:val="00751A17"/>
    <w:rsid w:val="00752016"/>
    <w:rsid w:val="007528FE"/>
    <w:rsid w:val="00753AD5"/>
    <w:rsid w:val="00756265"/>
    <w:rsid w:val="00756426"/>
    <w:rsid w:val="007607CA"/>
    <w:rsid w:val="007618B9"/>
    <w:rsid w:val="00761924"/>
    <w:rsid w:val="007624A3"/>
    <w:rsid w:val="00762ECA"/>
    <w:rsid w:val="0076481C"/>
    <w:rsid w:val="00764E45"/>
    <w:rsid w:val="00764F01"/>
    <w:rsid w:val="00765012"/>
    <w:rsid w:val="007651AD"/>
    <w:rsid w:val="0076530C"/>
    <w:rsid w:val="007669A8"/>
    <w:rsid w:val="0076779B"/>
    <w:rsid w:val="0076783D"/>
    <w:rsid w:val="00767EC6"/>
    <w:rsid w:val="00773A2E"/>
    <w:rsid w:val="00774EC3"/>
    <w:rsid w:val="0077559C"/>
    <w:rsid w:val="00775724"/>
    <w:rsid w:val="0077698E"/>
    <w:rsid w:val="00777AEB"/>
    <w:rsid w:val="00780AED"/>
    <w:rsid w:val="00782EE0"/>
    <w:rsid w:val="00783254"/>
    <w:rsid w:val="00783542"/>
    <w:rsid w:val="00787A53"/>
    <w:rsid w:val="00787C38"/>
    <w:rsid w:val="0079058D"/>
    <w:rsid w:val="00791355"/>
    <w:rsid w:val="00792C2F"/>
    <w:rsid w:val="007940C1"/>
    <w:rsid w:val="0079550C"/>
    <w:rsid w:val="00795C4C"/>
    <w:rsid w:val="0079601B"/>
    <w:rsid w:val="00796ADB"/>
    <w:rsid w:val="00796B83"/>
    <w:rsid w:val="00797A2C"/>
    <w:rsid w:val="007A173A"/>
    <w:rsid w:val="007A196C"/>
    <w:rsid w:val="007A23DA"/>
    <w:rsid w:val="007A3700"/>
    <w:rsid w:val="007A4545"/>
    <w:rsid w:val="007A47E3"/>
    <w:rsid w:val="007A56FF"/>
    <w:rsid w:val="007A5700"/>
    <w:rsid w:val="007A6C40"/>
    <w:rsid w:val="007A6DB5"/>
    <w:rsid w:val="007A78A3"/>
    <w:rsid w:val="007B057D"/>
    <w:rsid w:val="007B0FF9"/>
    <w:rsid w:val="007B1CB9"/>
    <w:rsid w:val="007B49E2"/>
    <w:rsid w:val="007B5553"/>
    <w:rsid w:val="007B5DED"/>
    <w:rsid w:val="007B7A68"/>
    <w:rsid w:val="007C0102"/>
    <w:rsid w:val="007C1245"/>
    <w:rsid w:val="007C12F7"/>
    <w:rsid w:val="007C1FD1"/>
    <w:rsid w:val="007C2BAC"/>
    <w:rsid w:val="007C2EA6"/>
    <w:rsid w:val="007C304C"/>
    <w:rsid w:val="007C3185"/>
    <w:rsid w:val="007C32CE"/>
    <w:rsid w:val="007C3572"/>
    <w:rsid w:val="007C3F67"/>
    <w:rsid w:val="007C46C5"/>
    <w:rsid w:val="007C5E1C"/>
    <w:rsid w:val="007C68E9"/>
    <w:rsid w:val="007C74E6"/>
    <w:rsid w:val="007C7BC6"/>
    <w:rsid w:val="007D0281"/>
    <w:rsid w:val="007D0794"/>
    <w:rsid w:val="007D0C45"/>
    <w:rsid w:val="007D0FB8"/>
    <w:rsid w:val="007D1146"/>
    <w:rsid w:val="007D147B"/>
    <w:rsid w:val="007D1505"/>
    <w:rsid w:val="007D17AE"/>
    <w:rsid w:val="007D3167"/>
    <w:rsid w:val="007D5BA6"/>
    <w:rsid w:val="007D5DC6"/>
    <w:rsid w:val="007D6292"/>
    <w:rsid w:val="007D7379"/>
    <w:rsid w:val="007D7408"/>
    <w:rsid w:val="007D7422"/>
    <w:rsid w:val="007E1C0E"/>
    <w:rsid w:val="007E2165"/>
    <w:rsid w:val="007E2727"/>
    <w:rsid w:val="007E2CFF"/>
    <w:rsid w:val="007E2E80"/>
    <w:rsid w:val="007E3FEF"/>
    <w:rsid w:val="007E4C9D"/>
    <w:rsid w:val="007E6582"/>
    <w:rsid w:val="007E6BEA"/>
    <w:rsid w:val="007E6C6C"/>
    <w:rsid w:val="007E77F9"/>
    <w:rsid w:val="007F0565"/>
    <w:rsid w:val="007F0973"/>
    <w:rsid w:val="007F1F3E"/>
    <w:rsid w:val="007F32F4"/>
    <w:rsid w:val="007F4ECC"/>
    <w:rsid w:val="007F7424"/>
    <w:rsid w:val="0080032C"/>
    <w:rsid w:val="00800FD6"/>
    <w:rsid w:val="00801913"/>
    <w:rsid w:val="008029BB"/>
    <w:rsid w:val="00803128"/>
    <w:rsid w:val="00804E8D"/>
    <w:rsid w:val="00805C65"/>
    <w:rsid w:val="008065C1"/>
    <w:rsid w:val="00810F2A"/>
    <w:rsid w:val="00811285"/>
    <w:rsid w:val="008121D5"/>
    <w:rsid w:val="00812EB8"/>
    <w:rsid w:val="008137E7"/>
    <w:rsid w:val="00813FA4"/>
    <w:rsid w:val="00816267"/>
    <w:rsid w:val="008165B4"/>
    <w:rsid w:val="00816C07"/>
    <w:rsid w:val="008175C6"/>
    <w:rsid w:val="00817E58"/>
    <w:rsid w:val="00820828"/>
    <w:rsid w:val="00820961"/>
    <w:rsid w:val="00820BD7"/>
    <w:rsid w:val="00823FFD"/>
    <w:rsid w:val="00824125"/>
    <w:rsid w:val="00824F75"/>
    <w:rsid w:val="00826DB0"/>
    <w:rsid w:val="00830742"/>
    <w:rsid w:val="00831182"/>
    <w:rsid w:val="008315ED"/>
    <w:rsid w:val="00831D39"/>
    <w:rsid w:val="00832AB2"/>
    <w:rsid w:val="00832D7E"/>
    <w:rsid w:val="00833495"/>
    <w:rsid w:val="008342A5"/>
    <w:rsid w:val="00834CD4"/>
    <w:rsid w:val="008358AE"/>
    <w:rsid w:val="0083733C"/>
    <w:rsid w:val="0084176F"/>
    <w:rsid w:val="00842BA1"/>
    <w:rsid w:val="00843A5D"/>
    <w:rsid w:val="00844E53"/>
    <w:rsid w:val="008466D5"/>
    <w:rsid w:val="00846E5A"/>
    <w:rsid w:val="0085129E"/>
    <w:rsid w:val="00851677"/>
    <w:rsid w:val="00851E1E"/>
    <w:rsid w:val="0085209A"/>
    <w:rsid w:val="008523F1"/>
    <w:rsid w:val="0085457F"/>
    <w:rsid w:val="00856BBD"/>
    <w:rsid w:val="00857FCC"/>
    <w:rsid w:val="008609EB"/>
    <w:rsid w:val="008634CA"/>
    <w:rsid w:val="00863651"/>
    <w:rsid w:val="00866CC8"/>
    <w:rsid w:val="00870314"/>
    <w:rsid w:val="00870E01"/>
    <w:rsid w:val="0087121F"/>
    <w:rsid w:val="00872153"/>
    <w:rsid w:val="0087225A"/>
    <w:rsid w:val="008723C3"/>
    <w:rsid w:val="008723E6"/>
    <w:rsid w:val="00874269"/>
    <w:rsid w:val="00875058"/>
    <w:rsid w:val="0087540A"/>
    <w:rsid w:val="008767EA"/>
    <w:rsid w:val="00877535"/>
    <w:rsid w:val="00877A19"/>
    <w:rsid w:val="00877B5A"/>
    <w:rsid w:val="00881094"/>
    <w:rsid w:val="00881841"/>
    <w:rsid w:val="00883121"/>
    <w:rsid w:val="0088318E"/>
    <w:rsid w:val="00885181"/>
    <w:rsid w:val="008851ED"/>
    <w:rsid w:val="00885431"/>
    <w:rsid w:val="0088738B"/>
    <w:rsid w:val="0088740E"/>
    <w:rsid w:val="008878EE"/>
    <w:rsid w:val="008900CE"/>
    <w:rsid w:val="00891BCC"/>
    <w:rsid w:val="00891F97"/>
    <w:rsid w:val="008926F4"/>
    <w:rsid w:val="00895FE0"/>
    <w:rsid w:val="008A1414"/>
    <w:rsid w:val="008A1C0A"/>
    <w:rsid w:val="008A1DEA"/>
    <w:rsid w:val="008A276D"/>
    <w:rsid w:val="008A467D"/>
    <w:rsid w:val="008A4DA4"/>
    <w:rsid w:val="008A61B3"/>
    <w:rsid w:val="008A626B"/>
    <w:rsid w:val="008A66A3"/>
    <w:rsid w:val="008A742A"/>
    <w:rsid w:val="008A7CAA"/>
    <w:rsid w:val="008B0993"/>
    <w:rsid w:val="008B1ADC"/>
    <w:rsid w:val="008B43A5"/>
    <w:rsid w:val="008B45A6"/>
    <w:rsid w:val="008B495F"/>
    <w:rsid w:val="008B5031"/>
    <w:rsid w:val="008B5DD9"/>
    <w:rsid w:val="008B68BF"/>
    <w:rsid w:val="008B7390"/>
    <w:rsid w:val="008C006B"/>
    <w:rsid w:val="008C1B43"/>
    <w:rsid w:val="008C1EDD"/>
    <w:rsid w:val="008C2C2E"/>
    <w:rsid w:val="008C3263"/>
    <w:rsid w:val="008C396A"/>
    <w:rsid w:val="008C5922"/>
    <w:rsid w:val="008C644F"/>
    <w:rsid w:val="008C668C"/>
    <w:rsid w:val="008D0891"/>
    <w:rsid w:val="008D0B55"/>
    <w:rsid w:val="008D1724"/>
    <w:rsid w:val="008D18D5"/>
    <w:rsid w:val="008D4366"/>
    <w:rsid w:val="008D4439"/>
    <w:rsid w:val="008D4909"/>
    <w:rsid w:val="008D4A2C"/>
    <w:rsid w:val="008D5251"/>
    <w:rsid w:val="008D53CA"/>
    <w:rsid w:val="008D589F"/>
    <w:rsid w:val="008D6666"/>
    <w:rsid w:val="008D72B6"/>
    <w:rsid w:val="008D7367"/>
    <w:rsid w:val="008E014D"/>
    <w:rsid w:val="008E0C6B"/>
    <w:rsid w:val="008E14EF"/>
    <w:rsid w:val="008E15F1"/>
    <w:rsid w:val="008E45D6"/>
    <w:rsid w:val="008E6CF3"/>
    <w:rsid w:val="008E6DB4"/>
    <w:rsid w:val="008E6E51"/>
    <w:rsid w:val="008E719D"/>
    <w:rsid w:val="008E72FD"/>
    <w:rsid w:val="008E7D6D"/>
    <w:rsid w:val="008F1C62"/>
    <w:rsid w:val="008F216E"/>
    <w:rsid w:val="008F3130"/>
    <w:rsid w:val="008F3C55"/>
    <w:rsid w:val="008F3FC7"/>
    <w:rsid w:val="008F511A"/>
    <w:rsid w:val="008F52AD"/>
    <w:rsid w:val="008F5D07"/>
    <w:rsid w:val="008F5F97"/>
    <w:rsid w:val="008F67FD"/>
    <w:rsid w:val="008F69E2"/>
    <w:rsid w:val="008F6B72"/>
    <w:rsid w:val="008F6E50"/>
    <w:rsid w:val="00900EC3"/>
    <w:rsid w:val="009015CC"/>
    <w:rsid w:val="00901B11"/>
    <w:rsid w:val="00903097"/>
    <w:rsid w:val="00903F15"/>
    <w:rsid w:val="00904041"/>
    <w:rsid w:val="0090405C"/>
    <w:rsid w:val="00904541"/>
    <w:rsid w:val="009052FA"/>
    <w:rsid w:val="0090540F"/>
    <w:rsid w:val="00907AA1"/>
    <w:rsid w:val="009102E1"/>
    <w:rsid w:val="0091031B"/>
    <w:rsid w:val="00911F8E"/>
    <w:rsid w:val="0091219A"/>
    <w:rsid w:val="0091250D"/>
    <w:rsid w:val="009127ED"/>
    <w:rsid w:val="009128E1"/>
    <w:rsid w:val="00912B99"/>
    <w:rsid w:val="00912EEE"/>
    <w:rsid w:val="00913C23"/>
    <w:rsid w:val="00915446"/>
    <w:rsid w:val="00916184"/>
    <w:rsid w:val="00916964"/>
    <w:rsid w:val="00920820"/>
    <w:rsid w:val="00920B01"/>
    <w:rsid w:val="009236CE"/>
    <w:rsid w:val="00925657"/>
    <w:rsid w:val="00925FED"/>
    <w:rsid w:val="00927715"/>
    <w:rsid w:val="00927CC3"/>
    <w:rsid w:val="00927E1D"/>
    <w:rsid w:val="00930411"/>
    <w:rsid w:val="00930FE8"/>
    <w:rsid w:val="0093104D"/>
    <w:rsid w:val="00932196"/>
    <w:rsid w:val="009327F1"/>
    <w:rsid w:val="00932F50"/>
    <w:rsid w:val="009330C3"/>
    <w:rsid w:val="00933454"/>
    <w:rsid w:val="0093381D"/>
    <w:rsid w:val="00934218"/>
    <w:rsid w:val="00934464"/>
    <w:rsid w:val="009344B3"/>
    <w:rsid w:val="00934610"/>
    <w:rsid w:val="009351B7"/>
    <w:rsid w:val="00935FB2"/>
    <w:rsid w:val="00936265"/>
    <w:rsid w:val="00936F92"/>
    <w:rsid w:val="00937EEF"/>
    <w:rsid w:val="0094163E"/>
    <w:rsid w:val="009419D6"/>
    <w:rsid w:val="00943176"/>
    <w:rsid w:val="00943FE9"/>
    <w:rsid w:val="009443AE"/>
    <w:rsid w:val="00944408"/>
    <w:rsid w:val="009457FD"/>
    <w:rsid w:val="0094582F"/>
    <w:rsid w:val="00945B50"/>
    <w:rsid w:val="009462DE"/>
    <w:rsid w:val="0094690A"/>
    <w:rsid w:val="00947B34"/>
    <w:rsid w:val="00950A3E"/>
    <w:rsid w:val="0095171C"/>
    <w:rsid w:val="00951BCB"/>
    <w:rsid w:val="00953842"/>
    <w:rsid w:val="00953D47"/>
    <w:rsid w:val="00954837"/>
    <w:rsid w:val="009554F1"/>
    <w:rsid w:val="00955C5D"/>
    <w:rsid w:val="00955E33"/>
    <w:rsid w:val="0095637D"/>
    <w:rsid w:val="0096319F"/>
    <w:rsid w:val="00964D43"/>
    <w:rsid w:val="00965D1E"/>
    <w:rsid w:val="0096663B"/>
    <w:rsid w:val="00967690"/>
    <w:rsid w:val="00971293"/>
    <w:rsid w:val="009716C4"/>
    <w:rsid w:val="00971B32"/>
    <w:rsid w:val="00972879"/>
    <w:rsid w:val="009746B1"/>
    <w:rsid w:val="00974C8C"/>
    <w:rsid w:val="0097589A"/>
    <w:rsid w:val="00975B6B"/>
    <w:rsid w:val="0097655C"/>
    <w:rsid w:val="00976C16"/>
    <w:rsid w:val="009770AC"/>
    <w:rsid w:val="00981BB0"/>
    <w:rsid w:val="0098251E"/>
    <w:rsid w:val="00982CF9"/>
    <w:rsid w:val="00982FA8"/>
    <w:rsid w:val="00983110"/>
    <w:rsid w:val="00983A0F"/>
    <w:rsid w:val="00985590"/>
    <w:rsid w:val="00985B20"/>
    <w:rsid w:val="00985CCB"/>
    <w:rsid w:val="009875D0"/>
    <w:rsid w:val="00987766"/>
    <w:rsid w:val="0098796C"/>
    <w:rsid w:val="00987A75"/>
    <w:rsid w:val="00987D4D"/>
    <w:rsid w:val="009903F8"/>
    <w:rsid w:val="009917AE"/>
    <w:rsid w:val="00991A99"/>
    <w:rsid w:val="0099236C"/>
    <w:rsid w:val="00992891"/>
    <w:rsid w:val="00993907"/>
    <w:rsid w:val="00994842"/>
    <w:rsid w:val="00995CB4"/>
    <w:rsid w:val="00996AC6"/>
    <w:rsid w:val="009A13C9"/>
    <w:rsid w:val="009A2436"/>
    <w:rsid w:val="009A2B68"/>
    <w:rsid w:val="009A2E5F"/>
    <w:rsid w:val="009A34E9"/>
    <w:rsid w:val="009A3D41"/>
    <w:rsid w:val="009A3DEA"/>
    <w:rsid w:val="009A4458"/>
    <w:rsid w:val="009A458E"/>
    <w:rsid w:val="009A4ECF"/>
    <w:rsid w:val="009A61C6"/>
    <w:rsid w:val="009A6D19"/>
    <w:rsid w:val="009A6EA2"/>
    <w:rsid w:val="009A7C85"/>
    <w:rsid w:val="009B029A"/>
    <w:rsid w:val="009B0963"/>
    <w:rsid w:val="009B0C9F"/>
    <w:rsid w:val="009B128C"/>
    <w:rsid w:val="009B2531"/>
    <w:rsid w:val="009B27A0"/>
    <w:rsid w:val="009B2B1E"/>
    <w:rsid w:val="009B31A9"/>
    <w:rsid w:val="009B3212"/>
    <w:rsid w:val="009B33E3"/>
    <w:rsid w:val="009B3459"/>
    <w:rsid w:val="009B41C1"/>
    <w:rsid w:val="009B526C"/>
    <w:rsid w:val="009B621D"/>
    <w:rsid w:val="009B6DF3"/>
    <w:rsid w:val="009B7001"/>
    <w:rsid w:val="009B7337"/>
    <w:rsid w:val="009B7AB4"/>
    <w:rsid w:val="009C007D"/>
    <w:rsid w:val="009C0F03"/>
    <w:rsid w:val="009C28B2"/>
    <w:rsid w:val="009C3A9F"/>
    <w:rsid w:val="009C612A"/>
    <w:rsid w:val="009C6CA7"/>
    <w:rsid w:val="009C7218"/>
    <w:rsid w:val="009C7265"/>
    <w:rsid w:val="009C7919"/>
    <w:rsid w:val="009D0447"/>
    <w:rsid w:val="009D0907"/>
    <w:rsid w:val="009D09CC"/>
    <w:rsid w:val="009D1A90"/>
    <w:rsid w:val="009D2049"/>
    <w:rsid w:val="009D24A7"/>
    <w:rsid w:val="009D305B"/>
    <w:rsid w:val="009D5FF2"/>
    <w:rsid w:val="009D7CF7"/>
    <w:rsid w:val="009E02D3"/>
    <w:rsid w:val="009E0AFD"/>
    <w:rsid w:val="009E0D36"/>
    <w:rsid w:val="009E2C53"/>
    <w:rsid w:val="009E3866"/>
    <w:rsid w:val="009E52A0"/>
    <w:rsid w:val="009E536F"/>
    <w:rsid w:val="009E5E25"/>
    <w:rsid w:val="009E66CF"/>
    <w:rsid w:val="009E6843"/>
    <w:rsid w:val="009E715B"/>
    <w:rsid w:val="009F0096"/>
    <w:rsid w:val="009F0B5A"/>
    <w:rsid w:val="009F29BE"/>
    <w:rsid w:val="009F2A51"/>
    <w:rsid w:val="009F4312"/>
    <w:rsid w:val="009F5EAF"/>
    <w:rsid w:val="009F64E5"/>
    <w:rsid w:val="009F72E9"/>
    <w:rsid w:val="00A004B3"/>
    <w:rsid w:val="00A00779"/>
    <w:rsid w:val="00A008EB"/>
    <w:rsid w:val="00A009FF"/>
    <w:rsid w:val="00A01910"/>
    <w:rsid w:val="00A0205C"/>
    <w:rsid w:val="00A02413"/>
    <w:rsid w:val="00A042EC"/>
    <w:rsid w:val="00A0485A"/>
    <w:rsid w:val="00A04972"/>
    <w:rsid w:val="00A0500F"/>
    <w:rsid w:val="00A0612E"/>
    <w:rsid w:val="00A06AE8"/>
    <w:rsid w:val="00A078F5"/>
    <w:rsid w:val="00A104C7"/>
    <w:rsid w:val="00A11F53"/>
    <w:rsid w:val="00A1238A"/>
    <w:rsid w:val="00A127D5"/>
    <w:rsid w:val="00A12D60"/>
    <w:rsid w:val="00A149EA"/>
    <w:rsid w:val="00A16111"/>
    <w:rsid w:val="00A17D27"/>
    <w:rsid w:val="00A17D7F"/>
    <w:rsid w:val="00A21ED8"/>
    <w:rsid w:val="00A22C01"/>
    <w:rsid w:val="00A22D40"/>
    <w:rsid w:val="00A242B5"/>
    <w:rsid w:val="00A245D9"/>
    <w:rsid w:val="00A2461A"/>
    <w:rsid w:val="00A26F55"/>
    <w:rsid w:val="00A27663"/>
    <w:rsid w:val="00A30285"/>
    <w:rsid w:val="00A30D31"/>
    <w:rsid w:val="00A30FBD"/>
    <w:rsid w:val="00A31478"/>
    <w:rsid w:val="00A31716"/>
    <w:rsid w:val="00A31BB2"/>
    <w:rsid w:val="00A31FB3"/>
    <w:rsid w:val="00A32B21"/>
    <w:rsid w:val="00A3345B"/>
    <w:rsid w:val="00A337C0"/>
    <w:rsid w:val="00A35114"/>
    <w:rsid w:val="00A3549D"/>
    <w:rsid w:val="00A35FFD"/>
    <w:rsid w:val="00A3686E"/>
    <w:rsid w:val="00A36D8C"/>
    <w:rsid w:val="00A37939"/>
    <w:rsid w:val="00A406B0"/>
    <w:rsid w:val="00A40A39"/>
    <w:rsid w:val="00A4390F"/>
    <w:rsid w:val="00A446F3"/>
    <w:rsid w:val="00A44FAC"/>
    <w:rsid w:val="00A45017"/>
    <w:rsid w:val="00A45E8C"/>
    <w:rsid w:val="00A466B9"/>
    <w:rsid w:val="00A47067"/>
    <w:rsid w:val="00A47179"/>
    <w:rsid w:val="00A474A9"/>
    <w:rsid w:val="00A4752A"/>
    <w:rsid w:val="00A51599"/>
    <w:rsid w:val="00A51C1C"/>
    <w:rsid w:val="00A52897"/>
    <w:rsid w:val="00A542FF"/>
    <w:rsid w:val="00A56195"/>
    <w:rsid w:val="00A56758"/>
    <w:rsid w:val="00A573AB"/>
    <w:rsid w:val="00A60DD3"/>
    <w:rsid w:val="00A61312"/>
    <w:rsid w:val="00A61C27"/>
    <w:rsid w:val="00A623D8"/>
    <w:rsid w:val="00A632C0"/>
    <w:rsid w:val="00A63A3D"/>
    <w:rsid w:val="00A64E74"/>
    <w:rsid w:val="00A65B90"/>
    <w:rsid w:val="00A700AD"/>
    <w:rsid w:val="00A70181"/>
    <w:rsid w:val="00A72791"/>
    <w:rsid w:val="00A72B28"/>
    <w:rsid w:val="00A76308"/>
    <w:rsid w:val="00A764C6"/>
    <w:rsid w:val="00A769E1"/>
    <w:rsid w:val="00A76F97"/>
    <w:rsid w:val="00A772CC"/>
    <w:rsid w:val="00A77760"/>
    <w:rsid w:val="00A8086B"/>
    <w:rsid w:val="00A82221"/>
    <w:rsid w:val="00A829E1"/>
    <w:rsid w:val="00A833B9"/>
    <w:rsid w:val="00A84045"/>
    <w:rsid w:val="00A84EA7"/>
    <w:rsid w:val="00A8648B"/>
    <w:rsid w:val="00A864AB"/>
    <w:rsid w:val="00A86891"/>
    <w:rsid w:val="00A87AC1"/>
    <w:rsid w:val="00A9079A"/>
    <w:rsid w:val="00A907C3"/>
    <w:rsid w:val="00A90EA9"/>
    <w:rsid w:val="00A91E50"/>
    <w:rsid w:val="00A92714"/>
    <w:rsid w:val="00A94052"/>
    <w:rsid w:val="00A943DF"/>
    <w:rsid w:val="00A945C6"/>
    <w:rsid w:val="00A94EEF"/>
    <w:rsid w:val="00A9519E"/>
    <w:rsid w:val="00A9556A"/>
    <w:rsid w:val="00A9596E"/>
    <w:rsid w:val="00A96252"/>
    <w:rsid w:val="00A96C53"/>
    <w:rsid w:val="00A9700B"/>
    <w:rsid w:val="00A9737A"/>
    <w:rsid w:val="00AA0046"/>
    <w:rsid w:val="00AA01B9"/>
    <w:rsid w:val="00AA03A5"/>
    <w:rsid w:val="00AA095C"/>
    <w:rsid w:val="00AA1163"/>
    <w:rsid w:val="00AA196E"/>
    <w:rsid w:val="00AA2535"/>
    <w:rsid w:val="00AA2A2F"/>
    <w:rsid w:val="00AA3A30"/>
    <w:rsid w:val="00AA3CD0"/>
    <w:rsid w:val="00AA4CA7"/>
    <w:rsid w:val="00AA5788"/>
    <w:rsid w:val="00AA6044"/>
    <w:rsid w:val="00AA6BEE"/>
    <w:rsid w:val="00AA6E8C"/>
    <w:rsid w:val="00AA7957"/>
    <w:rsid w:val="00AB0251"/>
    <w:rsid w:val="00AB0AA9"/>
    <w:rsid w:val="00AB0B78"/>
    <w:rsid w:val="00AB121E"/>
    <w:rsid w:val="00AB1469"/>
    <w:rsid w:val="00AB1D45"/>
    <w:rsid w:val="00AB24C7"/>
    <w:rsid w:val="00AB24E8"/>
    <w:rsid w:val="00AB574F"/>
    <w:rsid w:val="00AB66DE"/>
    <w:rsid w:val="00AB7010"/>
    <w:rsid w:val="00AB7160"/>
    <w:rsid w:val="00AB71EA"/>
    <w:rsid w:val="00AC032E"/>
    <w:rsid w:val="00AC0BF3"/>
    <w:rsid w:val="00AC18CC"/>
    <w:rsid w:val="00AC3DD4"/>
    <w:rsid w:val="00AC4421"/>
    <w:rsid w:val="00AC44F4"/>
    <w:rsid w:val="00AC4B46"/>
    <w:rsid w:val="00AC59DD"/>
    <w:rsid w:val="00AC5B60"/>
    <w:rsid w:val="00AC6215"/>
    <w:rsid w:val="00AC7D67"/>
    <w:rsid w:val="00AD0CF1"/>
    <w:rsid w:val="00AD20F0"/>
    <w:rsid w:val="00AD218C"/>
    <w:rsid w:val="00AD3058"/>
    <w:rsid w:val="00AD3186"/>
    <w:rsid w:val="00AD40E5"/>
    <w:rsid w:val="00AD4AD2"/>
    <w:rsid w:val="00AD4B22"/>
    <w:rsid w:val="00AD55E8"/>
    <w:rsid w:val="00AD5A77"/>
    <w:rsid w:val="00AD6547"/>
    <w:rsid w:val="00AD68AB"/>
    <w:rsid w:val="00AD749F"/>
    <w:rsid w:val="00AD799A"/>
    <w:rsid w:val="00AE0988"/>
    <w:rsid w:val="00AE131F"/>
    <w:rsid w:val="00AE31E9"/>
    <w:rsid w:val="00AE3446"/>
    <w:rsid w:val="00AE3A47"/>
    <w:rsid w:val="00AE46A7"/>
    <w:rsid w:val="00AE59F8"/>
    <w:rsid w:val="00AE60BD"/>
    <w:rsid w:val="00AE6767"/>
    <w:rsid w:val="00AE752A"/>
    <w:rsid w:val="00AF123A"/>
    <w:rsid w:val="00AF27DE"/>
    <w:rsid w:val="00AF2863"/>
    <w:rsid w:val="00AF2F44"/>
    <w:rsid w:val="00AF304C"/>
    <w:rsid w:val="00AF324C"/>
    <w:rsid w:val="00AF3CAE"/>
    <w:rsid w:val="00AF6095"/>
    <w:rsid w:val="00AF6E8D"/>
    <w:rsid w:val="00B0009D"/>
    <w:rsid w:val="00B0122D"/>
    <w:rsid w:val="00B01A4E"/>
    <w:rsid w:val="00B027BF"/>
    <w:rsid w:val="00B029B7"/>
    <w:rsid w:val="00B051C8"/>
    <w:rsid w:val="00B06719"/>
    <w:rsid w:val="00B067B6"/>
    <w:rsid w:val="00B07E6F"/>
    <w:rsid w:val="00B1117B"/>
    <w:rsid w:val="00B11C09"/>
    <w:rsid w:val="00B13F65"/>
    <w:rsid w:val="00B15A7A"/>
    <w:rsid w:val="00B160E9"/>
    <w:rsid w:val="00B2176F"/>
    <w:rsid w:val="00B22686"/>
    <w:rsid w:val="00B22F2F"/>
    <w:rsid w:val="00B24B71"/>
    <w:rsid w:val="00B25970"/>
    <w:rsid w:val="00B26019"/>
    <w:rsid w:val="00B2652D"/>
    <w:rsid w:val="00B2782B"/>
    <w:rsid w:val="00B27871"/>
    <w:rsid w:val="00B27DD4"/>
    <w:rsid w:val="00B27E0A"/>
    <w:rsid w:val="00B31034"/>
    <w:rsid w:val="00B31301"/>
    <w:rsid w:val="00B31D27"/>
    <w:rsid w:val="00B3211E"/>
    <w:rsid w:val="00B32421"/>
    <w:rsid w:val="00B33757"/>
    <w:rsid w:val="00B35210"/>
    <w:rsid w:val="00B353D0"/>
    <w:rsid w:val="00B35728"/>
    <w:rsid w:val="00B3580A"/>
    <w:rsid w:val="00B358CC"/>
    <w:rsid w:val="00B35AC1"/>
    <w:rsid w:val="00B36EA3"/>
    <w:rsid w:val="00B4115F"/>
    <w:rsid w:val="00B42871"/>
    <w:rsid w:val="00B42EFD"/>
    <w:rsid w:val="00B43346"/>
    <w:rsid w:val="00B43D74"/>
    <w:rsid w:val="00B43FB5"/>
    <w:rsid w:val="00B4455F"/>
    <w:rsid w:val="00B445D1"/>
    <w:rsid w:val="00B44E6C"/>
    <w:rsid w:val="00B455A1"/>
    <w:rsid w:val="00B4599C"/>
    <w:rsid w:val="00B47720"/>
    <w:rsid w:val="00B50358"/>
    <w:rsid w:val="00B51C99"/>
    <w:rsid w:val="00B51F6F"/>
    <w:rsid w:val="00B52228"/>
    <w:rsid w:val="00B531DC"/>
    <w:rsid w:val="00B54FC4"/>
    <w:rsid w:val="00B55271"/>
    <w:rsid w:val="00B55C6E"/>
    <w:rsid w:val="00B56F0C"/>
    <w:rsid w:val="00B57FD8"/>
    <w:rsid w:val="00B605A5"/>
    <w:rsid w:val="00B65B54"/>
    <w:rsid w:val="00B66DEC"/>
    <w:rsid w:val="00B67747"/>
    <w:rsid w:val="00B70383"/>
    <w:rsid w:val="00B709AF"/>
    <w:rsid w:val="00B724AD"/>
    <w:rsid w:val="00B754D4"/>
    <w:rsid w:val="00B75674"/>
    <w:rsid w:val="00B759C6"/>
    <w:rsid w:val="00B75A58"/>
    <w:rsid w:val="00B76AEA"/>
    <w:rsid w:val="00B77D07"/>
    <w:rsid w:val="00B77E38"/>
    <w:rsid w:val="00B811DA"/>
    <w:rsid w:val="00B8479E"/>
    <w:rsid w:val="00B863B6"/>
    <w:rsid w:val="00B87DA8"/>
    <w:rsid w:val="00B9169B"/>
    <w:rsid w:val="00B91A1B"/>
    <w:rsid w:val="00B93027"/>
    <w:rsid w:val="00B94162"/>
    <w:rsid w:val="00B95F20"/>
    <w:rsid w:val="00B96D6B"/>
    <w:rsid w:val="00BA027E"/>
    <w:rsid w:val="00BA2CEB"/>
    <w:rsid w:val="00BA3048"/>
    <w:rsid w:val="00BA423A"/>
    <w:rsid w:val="00BA42E4"/>
    <w:rsid w:val="00BA4D10"/>
    <w:rsid w:val="00BA668D"/>
    <w:rsid w:val="00BA6F13"/>
    <w:rsid w:val="00BA6FC1"/>
    <w:rsid w:val="00BA7E21"/>
    <w:rsid w:val="00BB0923"/>
    <w:rsid w:val="00BB143D"/>
    <w:rsid w:val="00BB23C0"/>
    <w:rsid w:val="00BB3310"/>
    <w:rsid w:val="00BB4147"/>
    <w:rsid w:val="00BB4BD0"/>
    <w:rsid w:val="00BB5170"/>
    <w:rsid w:val="00BB5BCC"/>
    <w:rsid w:val="00BB6958"/>
    <w:rsid w:val="00BC00B3"/>
    <w:rsid w:val="00BC2AF6"/>
    <w:rsid w:val="00BC3DA4"/>
    <w:rsid w:val="00BC498F"/>
    <w:rsid w:val="00BC4B40"/>
    <w:rsid w:val="00BC50F5"/>
    <w:rsid w:val="00BC5469"/>
    <w:rsid w:val="00BC5EA9"/>
    <w:rsid w:val="00BC7526"/>
    <w:rsid w:val="00BD02FB"/>
    <w:rsid w:val="00BD2E36"/>
    <w:rsid w:val="00BD3617"/>
    <w:rsid w:val="00BD36BD"/>
    <w:rsid w:val="00BD391D"/>
    <w:rsid w:val="00BD3C2B"/>
    <w:rsid w:val="00BD4B4E"/>
    <w:rsid w:val="00BD4C45"/>
    <w:rsid w:val="00BD54E4"/>
    <w:rsid w:val="00BD70AA"/>
    <w:rsid w:val="00BD71DE"/>
    <w:rsid w:val="00BD7823"/>
    <w:rsid w:val="00BE0243"/>
    <w:rsid w:val="00BE148C"/>
    <w:rsid w:val="00BE1BF8"/>
    <w:rsid w:val="00BE3254"/>
    <w:rsid w:val="00BE3D15"/>
    <w:rsid w:val="00BE55BE"/>
    <w:rsid w:val="00BE6F11"/>
    <w:rsid w:val="00BE7151"/>
    <w:rsid w:val="00BE7537"/>
    <w:rsid w:val="00BE7CD7"/>
    <w:rsid w:val="00BE7D3E"/>
    <w:rsid w:val="00BF08D9"/>
    <w:rsid w:val="00BF1862"/>
    <w:rsid w:val="00BF3386"/>
    <w:rsid w:val="00BF3A8E"/>
    <w:rsid w:val="00BF46DA"/>
    <w:rsid w:val="00BF58DA"/>
    <w:rsid w:val="00BF6018"/>
    <w:rsid w:val="00BF6C9D"/>
    <w:rsid w:val="00BF70E7"/>
    <w:rsid w:val="00C00244"/>
    <w:rsid w:val="00C00409"/>
    <w:rsid w:val="00C02520"/>
    <w:rsid w:val="00C03BDC"/>
    <w:rsid w:val="00C03C52"/>
    <w:rsid w:val="00C040CE"/>
    <w:rsid w:val="00C045F2"/>
    <w:rsid w:val="00C06178"/>
    <w:rsid w:val="00C070FF"/>
    <w:rsid w:val="00C10166"/>
    <w:rsid w:val="00C105A7"/>
    <w:rsid w:val="00C1222D"/>
    <w:rsid w:val="00C12BF9"/>
    <w:rsid w:val="00C12C40"/>
    <w:rsid w:val="00C14094"/>
    <w:rsid w:val="00C14AEF"/>
    <w:rsid w:val="00C15168"/>
    <w:rsid w:val="00C15483"/>
    <w:rsid w:val="00C156BD"/>
    <w:rsid w:val="00C17EAA"/>
    <w:rsid w:val="00C20041"/>
    <w:rsid w:val="00C200F5"/>
    <w:rsid w:val="00C20B1E"/>
    <w:rsid w:val="00C216A5"/>
    <w:rsid w:val="00C21BA1"/>
    <w:rsid w:val="00C21E20"/>
    <w:rsid w:val="00C22B7F"/>
    <w:rsid w:val="00C232CE"/>
    <w:rsid w:val="00C234FC"/>
    <w:rsid w:val="00C2375C"/>
    <w:rsid w:val="00C2389F"/>
    <w:rsid w:val="00C2504E"/>
    <w:rsid w:val="00C26103"/>
    <w:rsid w:val="00C31C3A"/>
    <w:rsid w:val="00C330FE"/>
    <w:rsid w:val="00C337ED"/>
    <w:rsid w:val="00C33DA1"/>
    <w:rsid w:val="00C344E0"/>
    <w:rsid w:val="00C3482B"/>
    <w:rsid w:val="00C355B7"/>
    <w:rsid w:val="00C35692"/>
    <w:rsid w:val="00C37CDC"/>
    <w:rsid w:val="00C407DA"/>
    <w:rsid w:val="00C422A6"/>
    <w:rsid w:val="00C42902"/>
    <w:rsid w:val="00C43F92"/>
    <w:rsid w:val="00C44497"/>
    <w:rsid w:val="00C446AA"/>
    <w:rsid w:val="00C44D2A"/>
    <w:rsid w:val="00C47443"/>
    <w:rsid w:val="00C501EC"/>
    <w:rsid w:val="00C5155D"/>
    <w:rsid w:val="00C51BC8"/>
    <w:rsid w:val="00C52222"/>
    <w:rsid w:val="00C5280F"/>
    <w:rsid w:val="00C5295B"/>
    <w:rsid w:val="00C53717"/>
    <w:rsid w:val="00C53C45"/>
    <w:rsid w:val="00C554B1"/>
    <w:rsid w:val="00C55E48"/>
    <w:rsid w:val="00C5698B"/>
    <w:rsid w:val="00C57AF1"/>
    <w:rsid w:val="00C61362"/>
    <w:rsid w:val="00C619D3"/>
    <w:rsid w:val="00C63B39"/>
    <w:rsid w:val="00C64092"/>
    <w:rsid w:val="00C64294"/>
    <w:rsid w:val="00C6491A"/>
    <w:rsid w:val="00C64BC6"/>
    <w:rsid w:val="00C64FF8"/>
    <w:rsid w:val="00C6523E"/>
    <w:rsid w:val="00C66CE8"/>
    <w:rsid w:val="00C72022"/>
    <w:rsid w:val="00C7218C"/>
    <w:rsid w:val="00C722AD"/>
    <w:rsid w:val="00C7269D"/>
    <w:rsid w:val="00C7359B"/>
    <w:rsid w:val="00C739C6"/>
    <w:rsid w:val="00C741D7"/>
    <w:rsid w:val="00C742A9"/>
    <w:rsid w:val="00C76232"/>
    <w:rsid w:val="00C76258"/>
    <w:rsid w:val="00C77192"/>
    <w:rsid w:val="00C776A8"/>
    <w:rsid w:val="00C77C2E"/>
    <w:rsid w:val="00C77DA5"/>
    <w:rsid w:val="00C81E2D"/>
    <w:rsid w:val="00C824C1"/>
    <w:rsid w:val="00C82D90"/>
    <w:rsid w:val="00C82EB1"/>
    <w:rsid w:val="00C83608"/>
    <w:rsid w:val="00C86B1C"/>
    <w:rsid w:val="00C871F4"/>
    <w:rsid w:val="00C87C6C"/>
    <w:rsid w:val="00C90CB9"/>
    <w:rsid w:val="00C90CDF"/>
    <w:rsid w:val="00C92A86"/>
    <w:rsid w:val="00C93B58"/>
    <w:rsid w:val="00C93F43"/>
    <w:rsid w:val="00C9521C"/>
    <w:rsid w:val="00C95550"/>
    <w:rsid w:val="00C960DF"/>
    <w:rsid w:val="00C96EC9"/>
    <w:rsid w:val="00C97F2D"/>
    <w:rsid w:val="00CA06B6"/>
    <w:rsid w:val="00CA1512"/>
    <w:rsid w:val="00CA1B59"/>
    <w:rsid w:val="00CA1C30"/>
    <w:rsid w:val="00CA2263"/>
    <w:rsid w:val="00CA265F"/>
    <w:rsid w:val="00CA293E"/>
    <w:rsid w:val="00CA39B7"/>
    <w:rsid w:val="00CA4124"/>
    <w:rsid w:val="00CA4839"/>
    <w:rsid w:val="00CA5CF6"/>
    <w:rsid w:val="00CA60DD"/>
    <w:rsid w:val="00CA6599"/>
    <w:rsid w:val="00CA679E"/>
    <w:rsid w:val="00CB3AFB"/>
    <w:rsid w:val="00CB3E93"/>
    <w:rsid w:val="00CB4ACE"/>
    <w:rsid w:val="00CB663D"/>
    <w:rsid w:val="00CB6752"/>
    <w:rsid w:val="00CB733C"/>
    <w:rsid w:val="00CC07BD"/>
    <w:rsid w:val="00CC0971"/>
    <w:rsid w:val="00CC0CB7"/>
    <w:rsid w:val="00CC1020"/>
    <w:rsid w:val="00CC11AE"/>
    <w:rsid w:val="00CC1368"/>
    <w:rsid w:val="00CC1769"/>
    <w:rsid w:val="00CC21D8"/>
    <w:rsid w:val="00CC2C4F"/>
    <w:rsid w:val="00CC425A"/>
    <w:rsid w:val="00CC481F"/>
    <w:rsid w:val="00CC68EC"/>
    <w:rsid w:val="00CC727B"/>
    <w:rsid w:val="00CD0480"/>
    <w:rsid w:val="00CD05E8"/>
    <w:rsid w:val="00CD06DA"/>
    <w:rsid w:val="00CD1132"/>
    <w:rsid w:val="00CD1135"/>
    <w:rsid w:val="00CD41A5"/>
    <w:rsid w:val="00CD458F"/>
    <w:rsid w:val="00CD4C49"/>
    <w:rsid w:val="00CD6788"/>
    <w:rsid w:val="00CD6899"/>
    <w:rsid w:val="00CD6A5E"/>
    <w:rsid w:val="00CD7D70"/>
    <w:rsid w:val="00CE0F22"/>
    <w:rsid w:val="00CE180E"/>
    <w:rsid w:val="00CE2E35"/>
    <w:rsid w:val="00CE34FB"/>
    <w:rsid w:val="00CE4415"/>
    <w:rsid w:val="00CE450A"/>
    <w:rsid w:val="00CE4A8E"/>
    <w:rsid w:val="00CE569C"/>
    <w:rsid w:val="00CE7CC9"/>
    <w:rsid w:val="00CF038D"/>
    <w:rsid w:val="00CF2600"/>
    <w:rsid w:val="00CF2A1C"/>
    <w:rsid w:val="00CF3B1B"/>
    <w:rsid w:val="00CF3CF8"/>
    <w:rsid w:val="00CF4257"/>
    <w:rsid w:val="00CF5BD4"/>
    <w:rsid w:val="00CF6796"/>
    <w:rsid w:val="00CF7004"/>
    <w:rsid w:val="00CF7C10"/>
    <w:rsid w:val="00CF7CA8"/>
    <w:rsid w:val="00D00727"/>
    <w:rsid w:val="00D00A35"/>
    <w:rsid w:val="00D0283E"/>
    <w:rsid w:val="00D02E54"/>
    <w:rsid w:val="00D03BF3"/>
    <w:rsid w:val="00D04DB8"/>
    <w:rsid w:val="00D06894"/>
    <w:rsid w:val="00D1068D"/>
    <w:rsid w:val="00D11F55"/>
    <w:rsid w:val="00D11FDD"/>
    <w:rsid w:val="00D1201E"/>
    <w:rsid w:val="00D12DA2"/>
    <w:rsid w:val="00D12FB0"/>
    <w:rsid w:val="00D1318F"/>
    <w:rsid w:val="00D1343B"/>
    <w:rsid w:val="00D1367F"/>
    <w:rsid w:val="00D15391"/>
    <w:rsid w:val="00D15668"/>
    <w:rsid w:val="00D159E9"/>
    <w:rsid w:val="00D15AFE"/>
    <w:rsid w:val="00D15B94"/>
    <w:rsid w:val="00D15C6A"/>
    <w:rsid w:val="00D16152"/>
    <w:rsid w:val="00D177EB"/>
    <w:rsid w:val="00D1789C"/>
    <w:rsid w:val="00D2036D"/>
    <w:rsid w:val="00D205F9"/>
    <w:rsid w:val="00D2117D"/>
    <w:rsid w:val="00D21EA3"/>
    <w:rsid w:val="00D21FC4"/>
    <w:rsid w:val="00D22857"/>
    <w:rsid w:val="00D230C1"/>
    <w:rsid w:val="00D23E0F"/>
    <w:rsid w:val="00D23FB5"/>
    <w:rsid w:val="00D246AC"/>
    <w:rsid w:val="00D25EDC"/>
    <w:rsid w:val="00D25F36"/>
    <w:rsid w:val="00D26686"/>
    <w:rsid w:val="00D3140B"/>
    <w:rsid w:val="00D334BC"/>
    <w:rsid w:val="00D34E0A"/>
    <w:rsid w:val="00D362C7"/>
    <w:rsid w:val="00D3659E"/>
    <w:rsid w:val="00D3793B"/>
    <w:rsid w:val="00D40215"/>
    <w:rsid w:val="00D408D3"/>
    <w:rsid w:val="00D42455"/>
    <w:rsid w:val="00D4247C"/>
    <w:rsid w:val="00D43942"/>
    <w:rsid w:val="00D44065"/>
    <w:rsid w:val="00D45FD7"/>
    <w:rsid w:val="00D4782D"/>
    <w:rsid w:val="00D50BCC"/>
    <w:rsid w:val="00D515D4"/>
    <w:rsid w:val="00D51F95"/>
    <w:rsid w:val="00D53D6A"/>
    <w:rsid w:val="00D544CF"/>
    <w:rsid w:val="00D55A03"/>
    <w:rsid w:val="00D601F7"/>
    <w:rsid w:val="00D617FC"/>
    <w:rsid w:val="00D62B74"/>
    <w:rsid w:val="00D641C9"/>
    <w:rsid w:val="00D65007"/>
    <w:rsid w:val="00D703CF"/>
    <w:rsid w:val="00D71812"/>
    <w:rsid w:val="00D71D26"/>
    <w:rsid w:val="00D7219A"/>
    <w:rsid w:val="00D72282"/>
    <w:rsid w:val="00D731CB"/>
    <w:rsid w:val="00D733A3"/>
    <w:rsid w:val="00D7361B"/>
    <w:rsid w:val="00D73994"/>
    <w:rsid w:val="00D7524D"/>
    <w:rsid w:val="00D7560A"/>
    <w:rsid w:val="00D7581D"/>
    <w:rsid w:val="00D75DD7"/>
    <w:rsid w:val="00D76F12"/>
    <w:rsid w:val="00D779D2"/>
    <w:rsid w:val="00D801BD"/>
    <w:rsid w:val="00D812FE"/>
    <w:rsid w:val="00D8318C"/>
    <w:rsid w:val="00D8414F"/>
    <w:rsid w:val="00D84251"/>
    <w:rsid w:val="00D85C5F"/>
    <w:rsid w:val="00D867E6"/>
    <w:rsid w:val="00D8703D"/>
    <w:rsid w:val="00D87AC9"/>
    <w:rsid w:val="00D9170B"/>
    <w:rsid w:val="00D93B5C"/>
    <w:rsid w:val="00D9420E"/>
    <w:rsid w:val="00D9461B"/>
    <w:rsid w:val="00D94A7A"/>
    <w:rsid w:val="00D95C6C"/>
    <w:rsid w:val="00D966EE"/>
    <w:rsid w:val="00DA1B9F"/>
    <w:rsid w:val="00DA2340"/>
    <w:rsid w:val="00DA3559"/>
    <w:rsid w:val="00DA3E39"/>
    <w:rsid w:val="00DA692B"/>
    <w:rsid w:val="00DA6B89"/>
    <w:rsid w:val="00DB115F"/>
    <w:rsid w:val="00DB187D"/>
    <w:rsid w:val="00DB245D"/>
    <w:rsid w:val="00DB29A9"/>
    <w:rsid w:val="00DB425B"/>
    <w:rsid w:val="00DB4408"/>
    <w:rsid w:val="00DB4531"/>
    <w:rsid w:val="00DB519F"/>
    <w:rsid w:val="00DB55C6"/>
    <w:rsid w:val="00DB60F3"/>
    <w:rsid w:val="00DB6CD5"/>
    <w:rsid w:val="00DB7517"/>
    <w:rsid w:val="00DB7D8C"/>
    <w:rsid w:val="00DC00A8"/>
    <w:rsid w:val="00DC09C2"/>
    <w:rsid w:val="00DC1944"/>
    <w:rsid w:val="00DC1A77"/>
    <w:rsid w:val="00DC2DA3"/>
    <w:rsid w:val="00DC3710"/>
    <w:rsid w:val="00DC4C07"/>
    <w:rsid w:val="00DC56B2"/>
    <w:rsid w:val="00DC56D5"/>
    <w:rsid w:val="00DC57C9"/>
    <w:rsid w:val="00DC6E55"/>
    <w:rsid w:val="00DC743C"/>
    <w:rsid w:val="00DD05A4"/>
    <w:rsid w:val="00DD085E"/>
    <w:rsid w:val="00DD17BD"/>
    <w:rsid w:val="00DD18B2"/>
    <w:rsid w:val="00DD1A7C"/>
    <w:rsid w:val="00DD1FD9"/>
    <w:rsid w:val="00DD2069"/>
    <w:rsid w:val="00DD20EE"/>
    <w:rsid w:val="00DD2119"/>
    <w:rsid w:val="00DD2D1A"/>
    <w:rsid w:val="00DD3AE7"/>
    <w:rsid w:val="00DD45C8"/>
    <w:rsid w:val="00DD4E32"/>
    <w:rsid w:val="00DD6132"/>
    <w:rsid w:val="00DD6AB1"/>
    <w:rsid w:val="00DD6F5E"/>
    <w:rsid w:val="00DD719A"/>
    <w:rsid w:val="00DD79D8"/>
    <w:rsid w:val="00DE0A05"/>
    <w:rsid w:val="00DE0F52"/>
    <w:rsid w:val="00DE1CFD"/>
    <w:rsid w:val="00DE2717"/>
    <w:rsid w:val="00DE3610"/>
    <w:rsid w:val="00DE456B"/>
    <w:rsid w:val="00DE49F2"/>
    <w:rsid w:val="00DE5FBA"/>
    <w:rsid w:val="00DE658D"/>
    <w:rsid w:val="00DE700D"/>
    <w:rsid w:val="00DE704C"/>
    <w:rsid w:val="00DE7E77"/>
    <w:rsid w:val="00DF06F0"/>
    <w:rsid w:val="00DF271E"/>
    <w:rsid w:val="00DF2AD7"/>
    <w:rsid w:val="00DF319C"/>
    <w:rsid w:val="00DF36D3"/>
    <w:rsid w:val="00DF42BA"/>
    <w:rsid w:val="00DF4F79"/>
    <w:rsid w:val="00DF508A"/>
    <w:rsid w:val="00DF577E"/>
    <w:rsid w:val="00DF6292"/>
    <w:rsid w:val="00DF6A73"/>
    <w:rsid w:val="00E00C63"/>
    <w:rsid w:val="00E00EE6"/>
    <w:rsid w:val="00E031A8"/>
    <w:rsid w:val="00E04204"/>
    <w:rsid w:val="00E05DC4"/>
    <w:rsid w:val="00E06130"/>
    <w:rsid w:val="00E07006"/>
    <w:rsid w:val="00E10833"/>
    <w:rsid w:val="00E10AEC"/>
    <w:rsid w:val="00E10FAC"/>
    <w:rsid w:val="00E117F6"/>
    <w:rsid w:val="00E11A6F"/>
    <w:rsid w:val="00E11DDE"/>
    <w:rsid w:val="00E12727"/>
    <w:rsid w:val="00E14EFD"/>
    <w:rsid w:val="00E150BF"/>
    <w:rsid w:val="00E16F99"/>
    <w:rsid w:val="00E1788F"/>
    <w:rsid w:val="00E17DB2"/>
    <w:rsid w:val="00E20400"/>
    <w:rsid w:val="00E20D57"/>
    <w:rsid w:val="00E21EE6"/>
    <w:rsid w:val="00E227E2"/>
    <w:rsid w:val="00E22FFC"/>
    <w:rsid w:val="00E2365D"/>
    <w:rsid w:val="00E239B7"/>
    <w:rsid w:val="00E23E2B"/>
    <w:rsid w:val="00E24CE8"/>
    <w:rsid w:val="00E254B9"/>
    <w:rsid w:val="00E25D24"/>
    <w:rsid w:val="00E263FA"/>
    <w:rsid w:val="00E30380"/>
    <w:rsid w:val="00E30E5D"/>
    <w:rsid w:val="00E32364"/>
    <w:rsid w:val="00E3266B"/>
    <w:rsid w:val="00E34FB0"/>
    <w:rsid w:val="00E35C82"/>
    <w:rsid w:val="00E36062"/>
    <w:rsid w:val="00E360C3"/>
    <w:rsid w:val="00E3610B"/>
    <w:rsid w:val="00E368C9"/>
    <w:rsid w:val="00E36DD1"/>
    <w:rsid w:val="00E36F3D"/>
    <w:rsid w:val="00E370B6"/>
    <w:rsid w:val="00E3758F"/>
    <w:rsid w:val="00E40380"/>
    <w:rsid w:val="00E40CEA"/>
    <w:rsid w:val="00E42C11"/>
    <w:rsid w:val="00E437E9"/>
    <w:rsid w:val="00E43F8C"/>
    <w:rsid w:val="00E4521E"/>
    <w:rsid w:val="00E45888"/>
    <w:rsid w:val="00E46184"/>
    <w:rsid w:val="00E47754"/>
    <w:rsid w:val="00E47E95"/>
    <w:rsid w:val="00E506F2"/>
    <w:rsid w:val="00E50F8A"/>
    <w:rsid w:val="00E5237D"/>
    <w:rsid w:val="00E52846"/>
    <w:rsid w:val="00E53657"/>
    <w:rsid w:val="00E53AB9"/>
    <w:rsid w:val="00E54571"/>
    <w:rsid w:val="00E546F4"/>
    <w:rsid w:val="00E54C50"/>
    <w:rsid w:val="00E54EBB"/>
    <w:rsid w:val="00E54F39"/>
    <w:rsid w:val="00E56F05"/>
    <w:rsid w:val="00E574F2"/>
    <w:rsid w:val="00E57A54"/>
    <w:rsid w:val="00E57EBC"/>
    <w:rsid w:val="00E61082"/>
    <w:rsid w:val="00E61846"/>
    <w:rsid w:val="00E622AF"/>
    <w:rsid w:val="00E6361C"/>
    <w:rsid w:val="00E64822"/>
    <w:rsid w:val="00E65E16"/>
    <w:rsid w:val="00E66E5B"/>
    <w:rsid w:val="00E6719A"/>
    <w:rsid w:val="00E677DE"/>
    <w:rsid w:val="00E678EF"/>
    <w:rsid w:val="00E67F0C"/>
    <w:rsid w:val="00E70B55"/>
    <w:rsid w:val="00E71F59"/>
    <w:rsid w:val="00E7569E"/>
    <w:rsid w:val="00E7661D"/>
    <w:rsid w:val="00E77AAC"/>
    <w:rsid w:val="00E77E32"/>
    <w:rsid w:val="00E80490"/>
    <w:rsid w:val="00E831FA"/>
    <w:rsid w:val="00E83F78"/>
    <w:rsid w:val="00E83FE0"/>
    <w:rsid w:val="00E84404"/>
    <w:rsid w:val="00E855DA"/>
    <w:rsid w:val="00E85D45"/>
    <w:rsid w:val="00E86288"/>
    <w:rsid w:val="00E862BF"/>
    <w:rsid w:val="00E87361"/>
    <w:rsid w:val="00E9155E"/>
    <w:rsid w:val="00E916DF"/>
    <w:rsid w:val="00E91865"/>
    <w:rsid w:val="00E9280E"/>
    <w:rsid w:val="00E92BC2"/>
    <w:rsid w:val="00E939EE"/>
    <w:rsid w:val="00E94421"/>
    <w:rsid w:val="00E944A8"/>
    <w:rsid w:val="00E9457C"/>
    <w:rsid w:val="00E94CF0"/>
    <w:rsid w:val="00E95045"/>
    <w:rsid w:val="00E96C24"/>
    <w:rsid w:val="00E97DE0"/>
    <w:rsid w:val="00E97E0D"/>
    <w:rsid w:val="00EA1919"/>
    <w:rsid w:val="00EA2000"/>
    <w:rsid w:val="00EA3366"/>
    <w:rsid w:val="00EA6834"/>
    <w:rsid w:val="00EB03E8"/>
    <w:rsid w:val="00EB0F02"/>
    <w:rsid w:val="00EB1707"/>
    <w:rsid w:val="00EB25E4"/>
    <w:rsid w:val="00EB2E50"/>
    <w:rsid w:val="00EB3ECA"/>
    <w:rsid w:val="00EB3ED4"/>
    <w:rsid w:val="00EB5756"/>
    <w:rsid w:val="00EB5AE0"/>
    <w:rsid w:val="00EB6C3C"/>
    <w:rsid w:val="00EC0740"/>
    <w:rsid w:val="00EC2D7A"/>
    <w:rsid w:val="00EC3763"/>
    <w:rsid w:val="00EC5630"/>
    <w:rsid w:val="00EC5937"/>
    <w:rsid w:val="00EC5E9B"/>
    <w:rsid w:val="00EC5E9D"/>
    <w:rsid w:val="00EC61BB"/>
    <w:rsid w:val="00EC6BF5"/>
    <w:rsid w:val="00EC7A6D"/>
    <w:rsid w:val="00ED0194"/>
    <w:rsid w:val="00ED0373"/>
    <w:rsid w:val="00ED0936"/>
    <w:rsid w:val="00ED0CA8"/>
    <w:rsid w:val="00ED0DD6"/>
    <w:rsid w:val="00ED2643"/>
    <w:rsid w:val="00ED28DE"/>
    <w:rsid w:val="00ED2940"/>
    <w:rsid w:val="00ED3BB5"/>
    <w:rsid w:val="00ED75CA"/>
    <w:rsid w:val="00ED78F5"/>
    <w:rsid w:val="00EE0397"/>
    <w:rsid w:val="00EE0FCD"/>
    <w:rsid w:val="00EE33EF"/>
    <w:rsid w:val="00EE555A"/>
    <w:rsid w:val="00EE56C2"/>
    <w:rsid w:val="00EE5998"/>
    <w:rsid w:val="00EF06F2"/>
    <w:rsid w:val="00EF1B27"/>
    <w:rsid w:val="00EF2DC0"/>
    <w:rsid w:val="00EF3AB9"/>
    <w:rsid w:val="00EF4199"/>
    <w:rsid w:val="00EF5A45"/>
    <w:rsid w:val="00EF5BC2"/>
    <w:rsid w:val="00EF60F5"/>
    <w:rsid w:val="00EF6A4D"/>
    <w:rsid w:val="00F0055A"/>
    <w:rsid w:val="00F00E5E"/>
    <w:rsid w:val="00F01E47"/>
    <w:rsid w:val="00F02AF2"/>
    <w:rsid w:val="00F032F8"/>
    <w:rsid w:val="00F03E1D"/>
    <w:rsid w:val="00F03F07"/>
    <w:rsid w:val="00F04001"/>
    <w:rsid w:val="00F0477A"/>
    <w:rsid w:val="00F04939"/>
    <w:rsid w:val="00F04B76"/>
    <w:rsid w:val="00F04EAE"/>
    <w:rsid w:val="00F071D2"/>
    <w:rsid w:val="00F07C44"/>
    <w:rsid w:val="00F116EF"/>
    <w:rsid w:val="00F11B47"/>
    <w:rsid w:val="00F11E4F"/>
    <w:rsid w:val="00F12DFF"/>
    <w:rsid w:val="00F13853"/>
    <w:rsid w:val="00F155AF"/>
    <w:rsid w:val="00F15A6B"/>
    <w:rsid w:val="00F168D6"/>
    <w:rsid w:val="00F16A5B"/>
    <w:rsid w:val="00F16D14"/>
    <w:rsid w:val="00F17B87"/>
    <w:rsid w:val="00F2217F"/>
    <w:rsid w:val="00F23BDE"/>
    <w:rsid w:val="00F26120"/>
    <w:rsid w:val="00F26368"/>
    <w:rsid w:val="00F2751F"/>
    <w:rsid w:val="00F27691"/>
    <w:rsid w:val="00F27B59"/>
    <w:rsid w:val="00F30347"/>
    <w:rsid w:val="00F32415"/>
    <w:rsid w:val="00F34777"/>
    <w:rsid w:val="00F34AE8"/>
    <w:rsid w:val="00F360A0"/>
    <w:rsid w:val="00F36798"/>
    <w:rsid w:val="00F408F6"/>
    <w:rsid w:val="00F409B1"/>
    <w:rsid w:val="00F410DB"/>
    <w:rsid w:val="00F414E4"/>
    <w:rsid w:val="00F41609"/>
    <w:rsid w:val="00F422CB"/>
    <w:rsid w:val="00F43548"/>
    <w:rsid w:val="00F45A55"/>
    <w:rsid w:val="00F45F0F"/>
    <w:rsid w:val="00F47CFB"/>
    <w:rsid w:val="00F5077F"/>
    <w:rsid w:val="00F508CB"/>
    <w:rsid w:val="00F51ECB"/>
    <w:rsid w:val="00F52541"/>
    <w:rsid w:val="00F52DE7"/>
    <w:rsid w:val="00F53867"/>
    <w:rsid w:val="00F53A66"/>
    <w:rsid w:val="00F5458C"/>
    <w:rsid w:val="00F54A9D"/>
    <w:rsid w:val="00F56E03"/>
    <w:rsid w:val="00F56FB2"/>
    <w:rsid w:val="00F57763"/>
    <w:rsid w:val="00F6043E"/>
    <w:rsid w:val="00F61068"/>
    <w:rsid w:val="00F61090"/>
    <w:rsid w:val="00F61B91"/>
    <w:rsid w:val="00F61EBE"/>
    <w:rsid w:val="00F62194"/>
    <w:rsid w:val="00F62615"/>
    <w:rsid w:val="00F6390A"/>
    <w:rsid w:val="00F64630"/>
    <w:rsid w:val="00F64B19"/>
    <w:rsid w:val="00F65307"/>
    <w:rsid w:val="00F65555"/>
    <w:rsid w:val="00F6561A"/>
    <w:rsid w:val="00F66F56"/>
    <w:rsid w:val="00F67202"/>
    <w:rsid w:val="00F67BEA"/>
    <w:rsid w:val="00F703AA"/>
    <w:rsid w:val="00F70C27"/>
    <w:rsid w:val="00F711E2"/>
    <w:rsid w:val="00F71A6D"/>
    <w:rsid w:val="00F7220D"/>
    <w:rsid w:val="00F724FA"/>
    <w:rsid w:val="00F729AF"/>
    <w:rsid w:val="00F735E8"/>
    <w:rsid w:val="00F74AFE"/>
    <w:rsid w:val="00F74E8B"/>
    <w:rsid w:val="00F77D7B"/>
    <w:rsid w:val="00F77DE1"/>
    <w:rsid w:val="00F8095A"/>
    <w:rsid w:val="00F82555"/>
    <w:rsid w:val="00F8370C"/>
    <w:rsid w:val="00F83782"/>
    <w:rsid w:val="00F83846"/>
    <w:rsid w:val="00F83D60"/>
    <w:rsid w:val="00F8417E"/>
    <w:rsid w:val="00F84CD7"/>
    <w:rsid w:val="00F85918"/>
    <w:rsid w:val="00F867E9"/>
    <w:rsid w:val="00F86C57"/>
    <w:rsid w:val="00F87488"/>
    <w:rsid w:val="00F91B57"/>
    <w:rsid w:val="00F92D35"/>
    <w:rsid w:val="00F93E56"/>
    <w:rsid w:val="00F94872"/>
    <w:rsid w:val="00F96117"/>
    <w:rsid w:val="00F967F1"/>
    <w:rsid w:val="00F968DD"/>
    <w:rsid w:val="00F969AF"/>
    <w:rsid w:val="00F96E6F"/>
    <w:rsid w:val="00F9790A"/>
    <w:rsid w:val="00F97E19"/>
    <w:rsid w:val="00F97EE4"/>
    <w:rsid w:val="00FA2517"/>
    <w:rsid w:val="00FA3113"/>
    <w:rsid w:val="00FA3652"/>
    <w:rsid w:val="00FA5180"/>
    <w:rsid w:val="00FA7D62"/>
    <w:rsid w:val="00FA7F58"/>
    <w:rsid w:val="00FB07F1"/>
    <w:rsid w:val="00FB0A8E"/>
    <w:rsid w:val="00FB274A"/>
    <w:rsid w:val="00FB4D39"/>
    <w:rsid w:val="00FB620A"/>
    <w:rsid w:val="00FB6EF1"/>
    <w:rsid w:val="00FB718A"/>
    <w:rsid w:val="00FC0940"/>
    <w:rsid w:val="00FC0D29"/>
    <w:rsid w:val="00FC19E9"/>
    <w:rsid w:val="00FC28A2"/>
    <w:rsid w:val="00FC2F8B"/>
    <w:rsid w:val="00FC3B82"/>
    <w:rsid w:val="00FC3CF3"/>
    <w:rsid w:val="00FC3D90"/>
    <w:rsid w:val="00FC4279"/>
    <w:rsid w:val="00FC485B"/>
    <w:rsid w:val="00FC4CC5"/>
    <w:rsid w:val="00FC60EF"/>
    <w:rsid w:val="00FC6A09"/>
    <w:rsid w:val="00FD06F5"/>
    <w:rsid w:val="00FD0A2B"/>
    <w:rsid w:val="00FD1398"/>
    <w:rsid w:val="00FD20FA"/>
    <w:rsid w:val="00FD33EA"/>
    <w:rsid w:val="00FD3836"/>
    <w:rsid w:val="00FD4753"/>
    <w:rsid w:val="00FD4FFD"/>
    <w:rsid w:val="00FD5EAC"/>
    <w:rsid w:val="00FD69B0"/>
    <w:rsid w:val="00FD6F06"/>
    <w:rsid w:val="00FD7129"/>
    <w:rsid w:val="00FE0207"/>
    <w:rsid w:val="00FE19AB"/>
    <w:rsid w:val="00FE1F9C"/>
    <w:rsid w:val="00FE29D2"/>
    <w:rsid w:val="00FE2AF4"/>
    <w:rsid w:val="00FE32E6"/>
    <w:rsid w:val="00FE3BB6"/>
    <w:rsid w:val="00FE40EB"/>
    <w:rsid w:val="00FE5637"/>
    <w:rsid w:val="00FE64E4"/>
    <w:rsid w:val="00FE6A92"/>
    <w:rsid w:val="00FE7600"/>
    <w:rsid w:val="00FE7F18"/>
    <w:rsid w:val="00FF0727"/>
    <w:rsid w:val="00FF13C1"/>
    <w:rsid w:val="00FF2ED7"/>
    <w:rsid w:val="00FF425E"/>
    <w:rsid w:val="00FF45AF"/>
    <w:rsid w:val="00FF4DE4"/>
    <w:rsid w:val="00FF51A5"/>
    <w:rsid w:val="00FF5AF0"/>
    <w:rsid w:val="00FF7530"/>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rules v:ext="edit">
        <o:r id="V:Rule1" type="connector" idref="#Straight Arrow Connector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rsid w:val="00F07C44"/>
    <w:pPr>
      <w:keepNext/>
      <w:pageBreakBefore/>
      <w:spacing w:after="480"/>
      <w:outlineLvl w:val="0"/>
    </w:pPr>
    <w:rPr>
      <w:b/>
      <w:kern w:val="28"/>
      <w:sz w:val="28"/>
      <w:szCs w:val="20"/>
    </w:rPr>
  </w:style>
  <w:style w:type="paragraph" w:styleId="Heading2">
    <w:name w:val="heading 2"/>
    <w:basedOn w:val="Normal"/>
    <w:next w:val="Normal"/>
    <w:qFormat/>
    <w:rsid w:val="00F07C44"/>
    <w:pPr>
      <w:keepNext/>
      <w:spacing w:before="240" w:after="60"/>
      <w:outlineLvl w:val="1"/>
    </w:pPr>
    <w:rPr>
      <w:rFonts w:cs="Arial"/>
      <w:b/>
      <w:bCs/>
      <w:i/>
      <w:iCs/>
      <w:sz w:val="28"/>
      <w:szCs w:val="28"/>
    </w:rPr>
  </w:style>
  <w:style w:type="paragraph" w:styleId="Heading3">
    <w:name w:val="heading 3"/>
    <w:basedOn w:val="Normal"/>
    <w:next w:val="Normal"/>
    <w:link w:val="Heading3Char1"/>
    <w:qFormat/>
    <w:rsid w:val="00F07C44"/>
    <w:pPr>
      <w:keepNext/>
      <w:spacing w:before="240" w:after="60"/>
      <w:outlineLvl w:val="2"/>
    </w:pPr>
    <w:rPr>
      <w:rFonts w:cs="Arial"/>
      <w:b/>
      <w:bCs/>
      <w:sz w:val="26"/>
      <w:szCs w:val="26"/>
    </w:rPr>
  </w:style>
  <w:style w:type="paragraph" w:styleId="Heading4">
    <w:name w:val="heading 4"/>
    <w:basedOn w:val="Normal"/>
    <w:next w:val="Normal"/>
    <w:link w:val="Heading4Char"/>
    <w:qFormat/>
    <w:rsid w:val="00F07C44"/>
    <w:pPr>
      <w:keepNext/>
      <w:spacing w:before="240" w:after="60"/>
      <w:outlineLvl w:val="3"/>
    </w:pPr>
    <w:rPr>
      <w:b/>
      <w:bCs/>
      <w:sz w:val="28"/>
      <w:szCs w:val="28"/>
    </w:rPr>
  </w:style>
  <w:style w:type="paragraph" w:styleId="Heading5">
    <w:name w:val="heading 5"/>
    <w:basedOn w:val="Normal"/>
    <w:next w:val="Normal"/>
    <w:qFormat/>
    <w:rsid w:val="00F07C44"/>
    <w:pPr>
      <w:spacing w:before="240" w:after="60"/>
      <w:outlineLvl w:val="4"/>
    </w:pPr>
    <w:rPr>
      <w:b/>
      <w:bCs/>
      <w:i/>
      <w:iCs/>
      <w:sz w:val="26"/>
      <w:szCs w:val="26"/>
    </w:rPr>
  </w:style>
  <w:style w:type="paragraph" w:styleId="Heading6">
    <w:name w:val="heading 6"/>
    <w:basedOn w:val="Normal"/>
    <w:next w:val="Normal"/>
    <w:qFormat/>
    <w:rsid w:val="00F07C44"/>
    <w:pPr>
      <w:spacing w:before="240" w:after="60"/>
      <w:outlineLvl w:val="5"/>
    </w:pPr>
    <w:rPr>
      <w:b/>
      <w:bCs/>
      <w:sz w:val="22"/>
      <w:szCs w:val="22"/>
    </w:rPr>
  </w:style>
  <w:style w:type="paragraph" w:styleId="Heading7">
    <w:name w:val="heading 7"/>
    <w:basedOn w:val="Normal"/>
    <w:next w:val="Normal"/>
    <w:qFormat/>
    <w:rsid w:val="00F07C44"/>
    <w:pPr>
      <w:spacing w:before="240" w:after="60"/>
      <w:outlineLvl w:val="6"/>
    </w:pPr>
  </w:style>
  <w:style w:type="paragraph" w:styleId="Heading8">
    <w:name w:val="heading 8"/>
    <w:basedOn w:val="Normal"/>
    <w:next w:val="Normal"/>
    <w:qFormat/>
    <w:rsid w:val="00F07C44"/>
    <w:pPr>
      <w:spacing w:before="240" w:after="60"/>
      <w:outlineLvl w:val="7"/>
    </w:pPr>
    <w:rPr>
      <w:i/>
      <w:iCs/>
    </w:rPr>
  </w:style>
  <w:style w:type="paragraph" w:styleId="Heading9">
    <w:name w:val="heading 9"/>
    <w:basedOn w:val="Normal"/>
    <w:next w:val="Normal"/>
    <w:qFormat/>
    <w:rsid w:val="00F07C44"/>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link w:val="FooterChar"/>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sid w:val="00F07C44"/>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rsid w:val="00F07C44"/>
    <w:pPr>
      <w:shd w:val="clear" w:color="auto" w:fill="000080"/>
    </w:pPr>
    <w:rPr>
      <w:rFonts w:ascii="Tahoma" w:hAnsi="Tahoma" w:cs="Tahoma"/>
    </w:rPr>
  </w:style>
  <w:style w:type="paragraph" w:styleId="EndnoteText">
    <w:name w:val="endnote text"/>
    <w:basedOn w:val="Normal"/>
    <w:semiHidden/>
    <w:rsid w:val="00F07C44"/>
    <w:rPr>
      <w:szCs w:val="20"/>
    </w:rPr>
  </w:style>
  <w:style w:type="paragraph" w:styleId="FootnoteText">
    <w:name w:val="footnote text"/>
    <w:basedOn w:val="Normal"/>
    <w:semiHidden/>
    <w:rsid w:val="00F07C44"/>
    <w:rPr>
      <w:szCs w:val="20"/>
    </w:rPr>
  </w:style>
  <w:style w:type="paragraph" w:styleId="Index1">
    <w:name w:val="index 1"/>
    <w:basedOn w:val="Normal"/>
    <w:next w:val="Normal"/>
    <w:autoRedefine/>
    <w:semiHidden/>
    <w:rsid w:val="00F07C44"/>
    <w:pPr>
      <w:ind w:left="240" w:hanging="240"/>
    </w:pPr>
  </w:style>
  <w:style w:type="paragraph" w:styleId="Index2">
    <w:name w:val="index 2"/>
    <w:basedOn w:val="Normal"/>
    <w:next w:val="Normal"/>
    <w:autoRedefine/>
    <w:semiHidden/>
    <w:rsid w:val="00F07C44"/>
    <w:pPr>
      <w:ind w:left="480" w:hanging="240"/>
    </w:pPr>
  </w:style>
  <w:style w:type="paragraph" w:styleId="Index3">
    <w:name w:val="index 3"/>
    <w:basedOn w:val="Normal"/>
    <w:next w:val="Normal"/>
    <w:autoRedefine/>
    <w:semiHidden/>
    <w:rsid w:val="00F07C44"/>
    <w:pPr>
      <w:ind w:left="720" w:hanging="240"/>
    </w:pPr>
  </w:style>
  <w:style w:type="paragraph" w:styleId="Index4">
    <w:name w:val="index 4"/>
    <w:basedOn w:val="Normal"/>
    <w:next w:val="Normal"/>
    <w:autoRedefine/>
    <w:semiHidden/>
    <w:rsid w:val="00F07C44"/>
    <w:pPr>
      <w:ind w:left="960" w:hanging="240"/>
    </w:pPr>
  </w:style>
  <w:style w:type="paragraph" w:styleId="Index5">
    <w:name w:val="index 5"/>
    <w:basedOn w:val="Normal"/>
    <w:next w:val="Normal"/>
    <w:autoRedefine/>
    <w:semiHidden/>
    <w:rsid w:val="00F07C44"/>
    <w:pPr>
      <w:ind w:left="1200" w:hanging="240"/>
    </w:pPr>
  </w:style>
  <w:style w:type="paragraph" w:styleId="Index6">
    <w:name w:val="index 6"/>
    <w:basedOn w:val="Normal"/>
    <w:next w:val="Normal"/>
    <w:autoRedefine/>
    <w:semiHidden/>
    <w:rsid w:val="00F07C44"/>
    <w:pPr>
      <w:ind w:left="1440" w:hanging="240"/>
    </w:pPr>
  </w:style>
  <w:style w:type="paragraph" w:styleId="Index7">
    <w:name w:val="index 7"/>
    <w:basedOn w:val="Normal"/>
    <w:next w:val="Normal"/>
    <w:autoRedefine/>
    <w:semiHidden/>
    <w:rsid w:val="00F07C44"/>
    <w:pPr>
      <w:ind w:left="1680" w:hanging="240"/>
    </w:pPr>
  </w:style>
  <w:style w:type="paragraph" w:styleId="Index8">
    <w:name w:val="index 8"/>
    <w:basedOn w:val="Normal"/>
    <w:next w:val="Normal"/>
    <w:autoRedefine/>
    <w:semiHidden/>
    <w:rsid w:val="00F07C44"/>
    <w:pPr>
      <w:ind w:left="1920" w:hanging="240"/>
    </w:pPr>
  </w:style>
  <w:style w:type="paragraph" w:styleId="Index9">
    <w:name w:val="index 9"/>
    <w:basedOn w:val="Normal"/>
    <w:next w:val="Normal"/>
    <w:autoRedefine/>
    <w:semiHidden/>
    <w:rsid w:val="00F07C44"/>
    <w:pPr>
      <w:ind w:left="2160" w:hanging="240"/>
    </w:pPr>
  </w:style>
  <w:style w:type="paragraph" w:styleId="IndexHeading">
    <w:name w:val="index heading"/>
    <w:basedOn w:val="Normal"/>
    <w:next w:val="Index1"/>
    <w:semiHidden/>
    <w:rsid w:val="00F07C44"/>
    <w:rPr>
      <w:rFonts w:cs="Arial"/>
      <w:b/>
      <w:bCs/>
    </w:rPr>
  </w:style>
  <w:style w:type="paragraph" w:styleId="MacroText">
    <w:name w:val="macro"/>
    <w:semiHidden/>
    <w:rsid w:val="00F07C44"/>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rsid w:val="00F07C44"/>
    <w:pPr>
      <w:ind w:left="240" w:hanging="240"/>
    </w:pPr>
  </w:style>
  <w:style w:type="paragraph" w:styleId="TableofFigures">
    <w:name w:val="table of figures"/>
    <w:basedOn w:val="Normal"/>
    <w:next w:val="Normal"/>
    <w:semiHidden/>
    <w:rsid w:val="00F07C44"/>
    <w:pPr>
      <w:ind w:left="480" w:hanging="480"/>
    </w:pPr>
  </w:style>
  <w:style w:type="paragraph" w:styleId="TOAHeading">
    <w:name w:val="toa heading"/>
    <w:basedOn w:val="Normal"/>
    <w:next w:val="Normal"/>
    <w:semiHidden/>
    <w:rsid w:val="00F07C44"/>
    <w:pPr>
      <w:spacing w:before="120"/>
    </w:pPr>
    <w:rPr>
      <w:rFonts w:cs="Arial"/>
      <w:b/>
      <w:bCs/>
    </w:rPr>
  </w:style>
  <w:style w:type="paragraph" w:styleId="TOC1">
    <w:name w:val="toc 1"/>
    <w:basedOn w:val="Normal"/>
    <w:next w:val="Normal"/>
    <w:autoRedefine/>
    <w:semiHidden/>
    <w:rsid w:val="00F07C44"/>
  </w:style>
  <w:style w:type="paragraph" w:styleId="TOC2">
    <w:name w:val="toc 2"/>
    <w:basedOn w:val="Normal"/>
    <w:next w:val="Normal"/>
    <w:autoRedefine/>
    <w:semiHidden/>
    <w:rsid w:val="00F07C44"/>
    <w:pPr>
      <w:ind w:left="240"/>
    </w:pPr>
  </w:style>
  <w:style w:type="paragraph" w:styleId="TOC3">
    <w:name w:val="toc 3"/>
    <w:basedOn w:val="Normal"/>
    <w:next w:val="Normal"/>
    <w:autoRedefine/>
    <w:semiHidden/>
    <w:rsid w:val="00F07C44"/>
    <w:pPr>
      <w:ind w:left="480"/>
    </w:pPr>
  </w:style>
  <w:style w:type="paragraph" w:styleId="TOC4">
    <w:name w:val="toc 4"/>
    <w:basedOn w:val="Normal"/>
    <w:next w:val="Normal"/>
    <w:autoRedefine/>
    <w:semiHidden/>
    <w:rsid w:val="00F07C44"/>
    <w:pPr>
      <w:ind w:left="720"/>
    </w:pPr>
  </w:style>
  <w:style w:type="paragraph" w:styleId="TOC5">
    <w:name w:val="toc 5"/>
    <w:basedOn w:val="Normal"/>
    <w:next w:val="Normal"/>
    <w:autoRedefine/>
    <w:semiHidden/>
    <w:rsid w:val="00F07C44"/>
    <w:pPr>
      <w:ind w:left="960"/>
    </w:pPr>
  </w:style>
  <w:style w:type="paragraph" w:styleId="TOC6">
    <w:name w:val="toc 6"/>
    <w:basedOn w:val="Normal"/>
    <w:next w:val="Normal"/>
    <w:autoRedefine/>
    <w:semiHidden/>
    <w:rsid w:val="00F07C44"/>
    <w:pPr>
      <w:ind w:left="1200"/>
    </w:pPr>
  </w:style>
  <w:style w:type="paragraph" w:styleId="TOC7">
    <w:name w:val="toc 7"/>
    <w:basedOn w:val="Normal"/>
    <w:next w:val="Normal"/>
    <w:autoRedefine/>
    <w:semiHidden/>
    <w:rsid w:val="00F07C44"/>
    <w:pPr>
      <w:ind w:left="1440"/>
    </w:pPr>
  </w:style>
  <w:style w:type="paragraph" w:styleId="TOC8">
    <w:name w:val="toc 8"/>
    <w:basedOn w:val="Normal"/>
    <w:next w:val="Normal"/>
    <w:autoRedefine/>
    <w:semiHidden/>
    <w:rsid w:val="00F07C44"/>
    <w:pPr>
      <w:ind w:left="1680"/>
    </w:pPr>
  </w:style>
  <w:style w:type="paragraph" w:styleId="TOC9">
    <w:name w:val="toc 9"/>
    <w:basedOn w:val="Normal"/>
    <w:next w:val="Normal"/>
    <w:autoRedefine/>
    <w:semiHidden/>
    <w:rsid w:val="00F07C44"/>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FooterChar">
    <w:name w:val="Footer Char"/>
    <w:basedOn w:val="DefaultParagraphFont"/>
    <w:link w:val="Footer"/>
    <w:rsid w:val="002579B6"/>
    <w:rPr>
      <w:rFonts w:ascii="Arial" w:hAnsi="Arial" w:cs="Arial"/>
    </w:rPr>
  </w:style>
  <w:style w:type="character" w:customStyle="1" w:styleId="LabTitleInstVersred">
    <w:name w:val="Lab Title Inst Vers (red)"/>
    <w:uiPriority w:val="1"/>
    <w:qFormat/>
    <w:rsid w:val="00D75DD7"/>
    <w:rPr>
      <w:rFonts w:ascii="Arial" w:hAnsi="Arial" w:cs="Arial" w:hint="default"/>
      <w:b/>
      <w:bCs w:val="0"/>
      <w:color w:val="FF0000"/>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pPr>
      <w:keepNext/>
      <w:pageBreakBefore/>
      <w:spacing w:after="480"/>
      <w:outlineLvl w:val="0"/>
    </w:pPr>
    <w:rPr>
      <w:b/>
      <w:kern w:val="28"/>
      <w:sz w:val="28"/>
      <w:szCs w:val="20"/>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link w:val="Heading3Char1"/>
    <w:qFormat/>
    <w:pPr>
      <w:keepNext/>
      <w:spacing w:before="240" w:after="60"/>
      <w:outlineLvl w:val="2"/>
    </w:pPr>
    <w:rPr>
      <w:rFonts w:cs="Arial"/>
      <w:b/>
      <w:bCs/>
      <w:sz w:val="26"/>
      <w:szCs w:val="26"/>
    </w:rPr>
  </w:style>
  <w:style w:type="paragraph" w:styleId="Heading4">
    <w:name w:val="heading 4"/>
    <w:basedOn w:val="Normal"/>
    <w:next w:val="Normal"/>
    <w:link w:val="Heading4Char"/>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link w:val="FooterChar"/>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Cs w:val="20"/>
    </w:rPr>
  </w:style>
  <w:style w:type="paragraph" w:styleId="FootnoteText">
    <w:name w:val="footnote text"/>
    <w:basedOn w:val="Normal"/>
    <w:semiHidden/>
    <w:rPr>
      <w:szCs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OAHeading">
    <w:name w:val="toa heading"/>
    <w:basedOn w:val="Normal"/>
    <w:next w:val="Normal"/>
    <w:semiHidden/>
    <w:pPr>
      <w:spacing w:before="120"/>
    </w:pPr>
    <w:rPr>
      <w:rFonts w:cs="Arial"/>
      <w:b/>
      <w:bCs/>
    </w:rPr>
  </w:style>
  <w:style w:type="paragraph" w:styleId="TOC1">
    <w:name w:val="toc 1"/>
    <w:basedOn w:val="Normal"/>
    <w:next w:val="Normal"/>
    <w:autoRedefine/>
    <w:semiHidden/>
  </w:style>
  <w:style w:type="paragraph" w:styleId="TOC2">
    <w:name w:val="toc 2"/>
    <w:basedOn w:val="Normal"/>
    <w:next w:val="Normal"/>
    <w:autoRedefine/>
    <w:semiHidden/>
    <w:pPr>
      <w:ind w:left="240"/>
    </w:p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FooterChar">
    <w:name w:val="Footer Char"/>
    <w:basedOn w:val="DefaultParagraphFont"/>
    <w:link w:val="Footer"/>
    <w:rsid w:val="002579B6"/>
    <w:rPr>
      <w:rFonts w:ascii="Arial" w:hAnsi="Arial" w:cs="Arial"/>
    </w:rPr>
  </w:style>
  <w:style w:type="character" w:customStyle="1" w:styleId="LabTitleInstVersred">
    <w:name w:val="Lab Title Inst Vers (red)"/>
    <w:uiPriority w:val="1"/>
    <w:qFormat/>
    <w:rsid w:val="00D75DD7"/>
    <w:rPr>
      <w:rFonts w:ascii="Arial" w:hAnsi="Arial" w:cs="Arial" w:hint="default"/>
      <w:b/>
      <w:bCs w:val="0"/>
      <w:color w:val="FF0000"/>
      <w:sz w:val="32"/>
    </w:rPr>
  </w:style>
</w:styles>
</file>

<file path=word/webSettings.xml><?xml version="1.0" encoding="utf-8"?>
<w:webSettings xmlns:r="http://schemas.openxmlformats.org/officeDocument/2006/relationships" xmlns:w="http://schemas.openxmlformats.org/wordprocessingml/2006/main">
  <w:divs>
    <w:div w:id="6910112">
      <w:bodyDiv w:val="1"/>
      <w:marLeft w:val="0"/>
      <w:marRight w:val="0"/>
      <w:marTop w:val="0"/>
      <w:marBottom w:val="0"/>
      <w:divBdr>
        <w:top w:val="none" w:sz="0" w:space="0" w:color="auto"/>
        <w:left w:val="none" w:sz="0" w:space="0" w:color="auto"/>
        <w:bottom w:val="none" w:sz="0" w:space="0" w:color="auto"/>
        <w:right w:val="none" w:sz="0" w:space="0" w:color="auto"/>
      </w:divBdr>
    </w:div>
    <w:div w:id="26688047">
      <w:bodyDiv w:val="1"/>
      <w:marLeft w:val="0"/>
      <w:marRight w:val="0"/>
      <w:marTop w:val="0"/>
      <w:marBottom w:val="0"/>
      <w:divBdr>
        <w:top w:val="none" w:sz="0" w:space="0" w:color="auto"/>
        <w:left w:val="none" w:sz="0" w:space="0" w:color="auto"/>
        <w:bottom w:val="none" w:sz="0" w:space="0" w:color="auto"/>
        <w:right w:val="none" w:sz="0" w:space="0" w:color="auto"/>
      </w:divBdr>
    </w:div>
    <w:div w:id="108552820">
      <w:bodyDiv w:val="1"/>
      <w:marLeft w:val="0"/>
      <w:marRight w:val="0"/>
      <w:marTop w:val="0"/>
      <w:marBottom w:val="0"/>
      <w:divBdr>
        <w:top w:val="none" w:sz="0" w:space="0" w:color="auto"/>
        <w:left w:val="none" w:sz="0" w:space="0" w:color="auto"/>
        <w:bottom w:val="none" w:sz="0" w:space="0" w:color="auto"/>
        <w:right w:val="none" w:sz="0" w:space="0" w:color="auto"/>
      </w:divBdr>
    </w:div>
    <w:div w:id="222643231">
      <w:bodyDiv w:val="1"/>
      <w:marLeft w:val="0"/>
      <w:marRight w:val="0"/>
      <w:marTop w:val="0"/>
      <w:marBottom w:val="0"/>
      <w:divBdr>
        <w:top w:val="none" w:sz="0" w:space="0" w:color="auto"/>
        <w:left w:val="none" w:sz="0" w:space="0" w:color="auto"/>
        <w:bottom w:val="none" w:sz="0" w:space="0" w:color="auto"/>
        <w:right w:val="none" w:sz="0" w:space="0" w:color="auto"/>
      </w:divBdr>
    </w:div>
    <w:div w:id="243146952">
      <w:bodyDiv w:val="1"/>
      <w:marLeft w:val="0"/>
      <w:marRight w:val="0"/>
      <w:marTop w:val="0"/>
      <w:marBottom w:val="0"/>
      <w:divBdr>
        <w:top w:val="none" w:sz="0" w:space="0" w:color="auto"/>
        <w:left w:val="none" w:sz="0" w:space="0" w:color="auto"/>
        <w:bottom w:val="none" w:sz="0" w:space="0" w:color="auto"/>
        <w:right w:val="none" w:sz="0" w:space="0" w:color="auto"/>
      </w:divBdr>
    </w:div>
    <w:div w:id="266742044">
      <w:bodyDiv w:val="1"/>
      <w:marLeft w:val="0"/>
      <w:marRight w:val="0"/>
      <w:marTop w:val="0"/>
      <w:marBottom w:val="0"/>
      <w:divBdr>
        <w:top w:val="none" w:sz="0" w:space="0" w:color="auto"/>
        <w:left w:val="none" w:sz="0" w:space="0" w:color="auto"/>
        <w:bottom w:val="none" w:sz="0" w:space="0" w:color="auto"/>
        <w:right w:val="none" w:sz="0" w:space="0" w:color="auto"/>
      </w:divBdr>
    </w:div>
    <w:div w:id="285503789">
      <w:bodyDiv w:val="1"/>
      <w:marLeft w:val="0"/>
      <w:marRight w:val="0"/>
      <w:marTop w:val="0"/>
      <w:marBottom w:val="0"/>
      <w:divBdr>
        <w:top w:val="none" w:sz="0" w:space="0" w:color="auto"/>
        <w:left w:val="none" w:sz="0" w:space="0" w:color="auto"/>
        <w:bottom w:val="none" w:sz="0" w:space="0" w:color="auto"/>
        <w:right w:val="none" w:sz="0" w:space="0" w:color="auto"/>
      </w:divBdr>
    </w:div>
    <w:div w:id="330833055">
      <w:bodyDiv w:val="1"/>
      <w:marLeft w:val="0"/>
      <w:marRight w:val="0"/>
      <w:marTop w:val="0"/>
      <w:marBottom w:val="0"/>
      <w:divBdr>
        <w:top w:val="none" w:sz="0" w:space="0" w:color="auto"/>
        <w:left w:val="none" w:sz="0" w:space="0" w:color="auto"/>
        <w:bottom w:val="none" w:sz="0" w:space="0" w:color="auto"/>
        <w:right w:val="none" w:sz="0" w:space="0" w:color="auto"/>
      </w:divBdr>
    </w:div>
    <w:div w:id="402680457">
      <w:bodyDiv w:val="1"/>
      <w:marLeft w:val="0"/>
      <w:marRight w:val="0"/>
      <w:marTop w:val="0"/>
      <w:marBottom w:val="0"/>
      <w:divBdr>
        <w:top w:val="none" w:sz="0" w:space="0" w:color="auto"/>
        <w:left w:val="none" w:sz="0" w:space="0" w:color="auto"/>
        <w:bottom w:val="none" w:sz="0" w:space="0" w:color="auto"/>
        <w:right w:val="none" w:sz="0" w:space="0" w:color="auto"/>
      </w:divBdr>
      <w:divsChild>
        <w:div w:id="1493636996">
          <w:marLeft w:val="0"/>
          <w:marRight w:val="0"/>
          <w:marTop w:val="0"/>
          <w:marBottom w:val="0"/>
          <w:divBdr>
            <w:top w:val="none" w:sz="0" w:space="0" w:color="auto"/>
            <w:left w:val="none" w:sz="0" w:space="0" w:color="auto"/>
            <w:bottom w:val="none" w:sz="0" w:space="0" w:color="auto"/>
            <w:right w:val="none" w:sz="0" w:space="0" w:color="auto"/>
          </w:divBdr>
        </w:div>
        <w:div w:id="636497615">
          <w:marLeft w:val="0"/>
          <w:marRight w:val="0"/>
          <w:marTop w:val="0"/>
          <w:marBottom w:val="0"/>
          <w:divBdr>
            <w:top w:val="none" w:sz="0" w:space="0" w:color="auto"/>
            <w:left w:val="none" w:sz="0" w:space="0" w:color="auto"/>
            <w:bottom w:val="none" w:sz="0" w:space="0" w:color="auto"/>
            <w:right w:val="none" w:sz="0" w:space="0" w:color="auto"/>
          </w:divBdr>
        </w:div>
        <w:div w:id="1533690226">
          <w:marLeft w:val="0"/>
          <w:marRight w:val="0"/>
          <w:marTop w:val="0"/>
          <w:marBottom w:val="0"/>
          <w:divBdr>
            <w:top w:val="none" w:sz="0" w:space="0" w:color="auto"/>
            <w:left w:val="none" w:sz="0" w:space="0" w:color="auto"/>
            <w:bottom w:val="none" w:sz="0" w:space="0" w:color="auto"/>
            <w:right w:val="none" w:sz="0" w:space="0" w:color="auto"/>
          </w:divBdr>
        </w:div>
        <w:div w:id="1198352165">
          <w:marLeft w:val="0"/>
          <w:marRight w:val="0"/>
          <w:marTop w:val="0"/>
          <w:marBottom w:val="0"/>
          <w:divBdr>
            <w:top w:val="none" w:sz="0" w:space="0" w:color="auto"/>
            <w:left w:val="none" w:sz="0" w:space="0" w:color="auto"/>
            <w:bottom w:val="none" w:sz="0" w:space="0" w:color="auto"/>
            <w:right w:val="none" w:sz="0" w:space="0" w:color="auto"/>
          </w:divBdr>
        </w:div>
      </w:divsChild>
    </w:div>
    <w:div w:id="476580185">
      <w:bodyDiv w:val="1"/>
      <w:marLeft w:val="0"/>
      <w:marRight w:val="0"/>
      <w:marTop w:val="0"/>
      <w:marBottom w:val="0"/>
      <w:divBdr>
        <w:top w:val="none" w:sz="0" w:space="0" w:color="auto"/>
        <w:left w:val="none" w:sz="0" w:space="0" w:color="auto"/>
        <w:bottom w:val="none" w:sz="0" w:space="0" w:color="auto"/>
        <w:right w:val="none" w:sz="0" w:space="0" w:color="auto"/>
      </w:divBdr>
    </w:div>
    <w:div w:id="480081631">
      <w:bodyDiv w:val="1"/>
      <w:marLeft w:val="0"/>
      <w:marRight w:val="0"/>
      <w:marTop w:val="0"/>
      <w:marBottom w:val="0"/>
      <w:divBdr>
        <w:top w:val="none" w:sz="0" w:space="0" w:color="auto"/>
        <w:left w:val="none" w:sz="0" w:space="0" w:color="auto"/>
        <w:bottom w:val="none" w:sz="0" w:space="0" w:color="auto"/>
        <w:right w:val="none" w:sz="0" w:space="0" w:color="auto"/>
      </w:divBdr>
    </w:div>
    <w:div w:id="539629748">
      <w:bodyDiv w:val="1"/>
      <w:marLeft w:val="0"/>
      <w:marRight w:val="0"/>
      <w:marTop w:val="0"/>
      <w:marBottom w:val="0"/>
      <w:divBdr>
        <w:top w:val="none" w:sz="0" w:space="0" w:color="auto"/>
        <w:left w:val="none" w:sz="0" w:space="0" w:color="auto"/>
        <w:bottom w:val="none" w:sz="0" w:space="0" w:color="auto"/>
        <w:right w:val="none" w:sz="0" w:space="0" w:color="auto"/>
      </w:divBdr>
    </w:div>
    <w:div w:id="578254988">
      <w:bodyDiv w:val="1"/>
      <w:marLeft w:val="0"/>
      <w:marRight w:val="0"/>
      <w:marTop w:val="0"/>
      <w:marBottom w:val="0"/>
      <w:divBdr>
        <w:top w:val="none" w:sz="0" w:space="0" w:color="auto"/>
        <w:left w:val="none" w:sz="0" w:space="0" w:color="auto"/>
        <w:bottom w:val="none" w:sz="0" w:space="0" w:color="auto"/>
        <w:right w:val="none" w:sz="0" w:space="0" w:color="auto"/>
      </w:divBdr>
    </w:div>
    <w:div w:id="621154504">
      <w:bodyDiv w:val="1"/>
      <w:marLeft w:val="0"/>
      <w:marRight w:val="0"/>
      <w:marTop w:val="0"/>
      <w:marBottom w:val="0"/>
      <w:divBdr>
        <w:top w:val="none" w:sz="0" w:space="0" w:color="auto"/>
        <w:left w:val="none" w:sz="0" w:space="0" w:color="auto"/>
        <w:bottom w:val="none" w:sz="0" w:space="0" w:color="auto"/>
        <w:right w:val="none" w:sz="0" w:space="0" w:color="auto"/>
      </w:divBdr>
    </w:div>
    <w:div w:id="711727806">
      <w:bodyDiv w:val="1"/>
      <w:marLeft w:val="0"/>
      <w:marRight w:val="0"/>
      <w:marTop w:val="0"/>
      <w:marBottom w:val="0"/>
      <w:divBdr>
        <w:top w:val="none" w:sz="0" w:space="0" w:color="auto"/>
        <w:left w:val="none" w:sz="0" w:space="0" w:color="auto"/>
        <w:bottom w:val="none" w:sz="0" w:space="0" w:color="auto"/>
        <w:right w:val="none" w:sz="0" w:space="0" w:color="auto"/>
      </w:divBdr>
    </w:div>
    <w:div w:id="712314530">
      <w:bodyDiv w:val="1"/>
      <w:marLeft w:val="0"/>
      <w:marRight w:val="0"/>
      <w:marTop w:val="0"/>
      <w:marBottom w:val="0"/>
      <w:divBdr>
        <w:top w:val="none" w:sz="0" w:space="0" w:color="auto"/>
        <w:left w:val="none" w:sz="0" w:space="0" w:color="auto"/>
        <w:bottom w:val="none" w:sz="0" w:space="0" w:color="auto"/>
        <w:right w:val="none" w:sz="0" w:space="0" w:color="auto"/>
      </w:divBdr>
    </w:div>
    <w:div w:id="955987381">
      <w:bodyDiv w:val="1"/>
      <w:marLeft w:val="0"/>
      <w:marRight w:val="0"/>
      <w:marTop w:val="0"/>
      <w:marBottom w:val="0"/>
      <w:divBdr>
        <w:top w:val="none" w:sz="0" w:space="0" w:color="auto"/>
        <w:left w:val="none" w:sz="0" w:space="0" w:color="auto"/>
        <w:bottom w:val="none" w:sz="0" w:space="0" w:color="auto"/>
        <w:right w:val="none" w:sz="0" w:space="0" w:color="auto"/>
      </w:divBdr>
      <w:divsChild>
        <w:div w:id="1597860122">
          <w:marLeft w:val="0"/>
          <w:marRight w:val="0"/>
          <w:marTop w:val="0"/>
          <w:marBottom w:val="0"/>
          <w:divBdr>
            <w:top w:val="none" w:sz="0" w:space="0" w:color="auto"/>
            <w:left w:val="none" w:sz="0" w:space="0" w:color="auto"/>
            <w:bottom w:val="none" w:sz="0" w:space="0" w:color="auto"/>
            <w:right w:val="none" w:sz="0" w:space="0" w:color="auto"/>
          </w:divBdr>
          <w:divsChild>
            <w:div w:id="1571575550">
              <w:marLeft w:val="0"/>
              <w:marRight w:val="0"/>
              <w:marTop w:val="0"/>
              <w:marBottom w:val="0"/>
              <w:divBdr>
                <w:top w:val="none" w:sz="0" w:space="0" w:color="auto"/>
                <w:left w:val="none" w:sz="0" w:space="0" w:color="auto"/>
                <w:bottom w:val="none" w:sz="0" w:space="0" w:color="auto"/>
                <w:right w:val="none" w:sz="0" w:space="0" w:color="auto"/>
              </w:divBdr>
              <w:divsChild>
                <w:div w:id="3670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060490">
      <w:bodyDiv w:val="1"/>
      <w:marLeft w:val="0"/>
      <w:marRight w:val="0"/>
      <w:marTop w:val="0"/>
      <w:marBottom w:val="0"/>
      <w:divBdr>
        <w:top w:val="none" w:sz="0" w:space="0" w:color="auto"/>
        <w:left w:val="none" w:sz="0" w:space="0" w:color="auto"/>
        <w:bottom w:val="none" w:sz="0" w:space="0" w:color="auto"/>
        <w:right w:val="none" w:sz="0" w:space="0" w:color="auto"/>
      </w:divBdr>
    </w:div>
    <w:div w:id="972247577">
      <w:bodyDiv w:val="1"/>
      <w:marLeft w:val="0"/>
      <w:marRight w:val="0"/>
      <w:marTop w:val="0"/>
      <w:marBottom w:val="0"/>
      <w:divBdr>
        <w:top w:val="none" w:sz="0" w:space="0" w:color="auto"/>
        <w:left w:val="none" w:sz="0" w:space="0" w:color="auto"/>
        <w:bottom w:val="none" w:sz="0" w:space="0" w:color="auto"/>
        <w:right w:val="none" w:sz="0" w:space="0" w:color="auto"/>
      </w:divBdr>
    </w:div>
    <w:div w:id="998465903">
      <w:bodyDiv w:val="1"/>
      <w:marLeft w:val="0"/>
      <w:marRight w:val="0"/>
      <w:marTop w:val="0"/>
      <w:marBottom w:val="0"/>
      <w:divBdr>
        <w:top w:val="none" w:sz="0" w:space="0" w:color="auto"/>
        <w:left w:val="none" w:sz="0" w:space="0" w:color="auto"/>
        <w:bottom w:val="none" w:sz="0" w:space="0" w:color="auto"/>
        <w:right w:val="none" w:sz="0" w:space="0" w:color="auto"/>
      </w:divBdr>
    </w:div>
    <w:div w:id="1003168258">
      <w:bodyDiv w:val="1"/>
      <w:marLeft w:val="0"/>
      <w:marRight w:val="0"/>
      <w:marTop w:val="0"/>
      <w:marBottom w:val="0"/>
      <w:divBdr>
        <w:top w:val="none" w:sz="0" w:space="0" w:color="auto"/>
        <w:left w:val="none" w:sz="0" w:space="0" w:color="auto"/>
        <w:bottom w:val="none" w:sz="0" w:space="0" w:color="auto"/>
        <w:right w:val="none" w:sz="0" w:space="0" w:color="auto"/>
      </w:divBdr>
    </w:div>
    <w:div w:id="1133062108">
      <w:bodyDiv w:val="1"/>
      <w:marLeft w:val="0"/>
      <w:marRight w:val="0"/>
      <w:marTop w:val="0"/>
      <w:marBottom w:val="0"/>
      <w:divBdr>
        <w:top w:val="none" w:sz="0" w:space="0" w:color="auto"/>
        <w:left w:val="none" w:sz="0" w:space="0" w:color="auto"/>
        <w:bottom w:val="none" w:sz="0" w:space="0" w:color="auto"/>
        <w:right w:val="none" w:sz="0" w:space="0" w:color="auto"/>
      </w:divBdr>
    </w:div>
    <w:div w:id="1143472984">
      <w:bodyDiv w:val="1"/>
      <w:marLeft w:val="0"/>
      <w:marRight w:val="0"/>
      <w:marTop w:val="0"/>
      <w:marBottom w:val="0"/>
      <w:divBdr>
        <w:top w:val="none" w:sz="0" w:space="0" w:color="auto"/>
        <w:left w:val="none" w:sz="0" w:space="0" w:color="auto"/>
        <w:bottom w:val="none" w:sz="0" w:space="0" w:color="auto"/>
        <w:right w:val="none" w:sz="0" w:space="0" w:color="auto"/>
      </w:divBdr>
    </w:div>
    <w:div w:id="1254047199">
      <w:bodyDiv w:val="1"/>
      <w:marLeft w:val="0"/>
      <w:marRight w:val="0"/>
      <w:marTop w:val="0"/>
      <w:marBottom w:val="0"/>
      <w:divBdr>
        <w:top w:val="none" w:sz="0" w:space="0" w:color="auto"/>
        <w:left w:val="none" w:sz="0" w:space="0" w:color="auto"/>
        <w:bottom w:val="none" w:sz="0" w:space="0" w:color="auto"/>
        <w:right w:val="none" w:sz="0" w:space="0" w:color="auto"/>
      </w:divBdr>
    </w:div>
    <w:div w:id="1265502801">
      <w:bodyDiv w:val="1"/>
      <w:marLeft w:val="0"/>
      <w:marRight w:val="0"/>
      <w:marTop w:val="0"/>
      <w:marBottom w:val="0"/>
      <w:divBdr>
        <w:top w:val="none" w:sz="0" w:space="0" w:color="auto"/>
        <w:left w:val="none" w:sz="0" w:space="0" w:color="auto"/>
        <w:bottom w:val="none" w:sz="0" w:space="0" w:color="auto"/>
        <w:right w:val="none" w:sz="0" w:space="0" w:color="auto"/>
      </w:divBdr>
    </w:div>
    <w:div w:id="1316714809">
      <w:bodyDiv w:val="1"/>
      <w:marLeft w:val="0"/>
      <w:marRight w:val="0"/>
      <w:marTop w:val="0"/>
      <w:marBottom w:val="0"/>
      <w:divBdr>
        <w:top w:val="none" w:sz="0" w:space="0" w:color="auto"/>
        <w:left w:val="none" w:sz="0" w:space="0" w:color="auto"/>
        <w:bottom w:val="none" w:sz="0" w:space="0" w:color="auto"/>
        <w:right w:val="none" w:sz="0" w:space="0" w:color="auto"/>
      </w:divBdr>
    </w:div>
    <w:div w:id="1380783355">
      <w:bodyDiv w:val="1"/>
      <w:marLeft w:val="0"/>
      <w:marRight w:val="0"/>
      <w:marTop w:val="0"/>
      <w:marBottom w:val="0"/>
      <w:divBdr>
        <w:top w:val="none" w:sz="0" w:space="0" w:color="auto"/>
        <w:left w:val="none" w:sz="0" w:space="0" w:color="auto"/>
        <w:bottom w:val="none" w:sz="0" w:space="0" w:color="auto"/>
        <w:right w:val="none" w:sz="0" w:space="0" w:color="auto"/>
      </w:divBdr>
    </w:div>
    <w:div w:id="1404178790">
      <w:bodyDiv w:val="1"/>
      <w:marLeft w:val="0"/>
      <w:marRight w:val="0"/>
      <w:marTop w:val="0"/>
      <w:marBottom w:val="0"/>
      <w:divBdr>
        <w:top w:val="none" w:sz="0" w:space="0" w:color="auto"/>
        <w:left w:val="none" w:sz="0" w:space="0" w:color="auto"/>
        <w:bottom w:val="none" w:sz="0" w:space="0" w:color="auto"/>
        <w:right w:val="none" w:sz="0" w:space="0" w:color="auto"/>
      </w:divBdr>
    </w:div>
    <w:div w:id="1482849653">
      <w:bodyDiv w:val="1"/>
      <w:marLeft w:val="0"/>
      <w:marRight w:val="0"/>
      <w:marTop w:val="0"/>
      <w:marBottom w:val="0"/>
      <w:divBdr>
        <w:top w:val="none" w:sz="0" w:space="0" w:color="auto"/>
        <w:left w:val="none" w:sz="0" w:space="0" w:color="auto"/>
        <w:bottom w:val="none" w:sz="0" w:space="0" w:color="auto"/>
        <w:right w:val="none" w:sz="0" w:space="0" w:color="auto"/>
      </w:divBdr>
    </w:div>
    <w:div w:id="1500776581">
      <w:bodyDiv w:val="1"/>
      <w:marLeft w:val="0"/>
      <w:marRight w:val="0"/>
      <w:marTop w:val="0"/>
      <w:marBottom w:val="0"/>
      <w:divBdr>
        <w:top w:val="none" w:sz="0" w:space="0" w:color="auto"/>
        <w:left w:val="none" w:sz="0" w:space="0" w:color="auto"/>
        <w:bottom w:val="none" w:sz="0" w:space="0" w:color="auto"/>
        <w:right w:val="none" w:sz="0" w:space="0" w:color="auto"/>
      </w:divBdr>
    </w:div>
    <w:div w:id="1609121078">
      <w:bodyDiv w:val="1"/>
      <w:marLeft w:val="0"/>
      <w:marRight w:val="0"/>
      <w:marTop w:val="0"/>
      <w:marBottom w:val="0"/>
      <w:divBdr>
        <w:top w:val="none" w:sz="0" w:space="0" w:color="auto"/>
        <w:left w:val="none" w:sz="0" w:space="0" w:color="auto"/>
        <w:bottom w:val="none" w:sz="0" w:space="0" w:color="auto"/>
        <w:right w:val="none" w:sz="0" w:space="0" w:color="auto"/>
      </w:divBdr>
    </w:div>
    <w:div w:id="1613631701">
      <w:bodyDiv w:val="1"/>
      <w:marLeft w:val="0"/>
      <w:marRight w:val="0"/>
      <w:marTop w:val="0"/>
      <w:marBottom w:val="0"/>
      <w:divBdr>
        <w:top w:val="none" w:sz="0" w:space="0" w:color="auto"/>
        <w:left w:val="none" w:sz="0" w:space="0" w:color="auto"/>
        <w:bottom w:val="none" w:sz="0" w:space="0" w:color="auto"/>
        <w:right w:val="none" w:sz="0" w:space="0" w:color="auto"/>
      </w:divBdr>
    </w:div>
    <w:div w:id="1638223914">
      <w:bodyDiv w:val="1"/>
      <w:marLeft w:val="18"/>
      <w:marRight w:val="30"/>
      <w:marTop w:val="0"/>
      <w:marBottom w:val="0"/>
      <w:divBdr>
        <w:top w:val="none" w:sz="0" w:space="0" w:color="auto"/>
        <w:left w:val="none" w:sz="0" w:space="0" w:color="auto"/>
        <w:bottom w:val="none" w:sz="0" w:space="0" w:color="auto"/>
        <w:right w:val="none" w:sz="0" w:space="0" w:color="auto"/>
      </w:divBdr>
      <w:divsChild>
        <w:div w:id="1781022150">
          <w:marLeft w:val="60"/>
          <w:marRight w:val="60"/>
          <w:marTop w:val="30"/>
          <w:marBottom w:val="0"/>
          <w:divBdr>
            <w:top w:val="none" w:sz="0" w:space="0" w:color="auto"/>
            <w:left w:val="none" w:sz="0" w:space="0" w:color="auto"/>
            <w:bottom w:val="none" w:sz="0" w:space="0" w:color="auto"/>
            <w:right w:val="none" w:sz="0" w:space="0" w:color="auto"/>
          </w:divBdr>
          <w:divsChild>
            <w:div w:id="934362516">
              <w:marLeft w:val="36"/>
              <w:marRight w:val="0"/>
              <w:marTop w:val="0"/>
              <w:marBottom w:val="90"/>
              <w:divBdr>
                <w:top w:val="none" w:sz="0" w:space="0" w:color="auto"/>
                <w:left w:val="none" w:sz="0" w:space="0" w:color="auto"/>
                <w:bottom w:val="none" w:sz="0" w:space="0" w:color="auto"/>
                <w:right w:val="none" w:sz="0" w:space="0" w:color="auto"/>
              </w:divBdr>
              <w:divsChild>
                <w:div w:id="8538868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5250109">
                      <w:marLeft w:val="0"/>
                      <w:marRight w:val="0"/>
                      <w:marTop w:val="0"/>
                      <w:marBottom w:val="0"/>
                      <w:divBdr>
                        <w:top w:val="none" w:sz="0" w:space="0" w:color="auto"/>
                        <w:left w:val="none" w:sz="0" w:space="0" w:color="auto"/>
                        <w:bottom w:val="none" w:sz="0" w:space="0" w:color="auto"/>
                        <w:right w:val="none" w:sz="0" w:space="0" w:color="auto"/>
                      </w:divBdr>
                    </w:div>
                    <w:div w:id="171381302">
                      <w:marLeft w:val="0"/>
                      <w:marRight w:val="0"/>
                      <w:marTop w:val="0"/>
                      <w:marBottom w:val="0"/>
                      <w:divBdr>
                        <w:top w:val="none" w:sz="0" w:space="0" w:color="auto"/>
                        <w:left w:val="none" w:sz="0" w:space="0" w:color="auto"/>
                        <w:bottom w:val="none" w:sz="0" w:space="0" w:color="auto"/>
                        <w:right w:val="none" w:sz="0" w:space="0" w:color="auto"/>
                      </w:divBdr>
                    </w:div>
                    <w:div w:id="206988910">
                      <w:marLeft w:val="0"/>
                      <w:marRight w:val="0"/>
                      <w:marTop w:val="0"/>
                      <w:marBottom w:val="0"/>
                      <w:divBdr>
                        <w:top w:val="none" w:sz="0" w:space="0" w:color="auto"/>
                        <w:left w:val="none" w:sz="0" w:space="0" w:color="auto"/>
                        <w:bottom w:val="none" w:sz="0" w:space="0" w:color="auto"/>
                        <w:right w:val="none" w:sz="0" w:space="0" w:color="auto"/>
                      </w:divBdr>
                    </w:div>
                    <w:div w:id="296881711">
                      <w:marLeft w:val="0"/>
                      <w:marRight w:val="0"/>
                      <w:marTop w:val="0"/>
                      <w:marBottom w:val="0"/>
                      <w:divBdr>
                        <w:top w:val="none" w:sz="0" w:space="0" w:color="auto"/>
                        <w:left w:val="none" w:sz="0" w:space="0" w:color="auto"/>
                        <w:bottom w:val="none" w:sz="0" w:space="0" w:color="auto"/>
                        <w:right w:val="none" w:sz="0" w:space="0" w:color="auto"/>
                      </w:divBdr>
                    </w:div>
                    <w:div w:id="645091449">
                      <w:marLeft w:val="0"/>
                      <w:marRight w:val="0"/>
                      <w:marTop w:val="0"/>
                      <w:marBottom w:val="0"/>
                      <w:divBdr>
                        <w:top w:val="none" w:sz="0" w:space="0" w:color="auto"/>
                        <w:left w:val="none" w:sz="0" w:space="0" w:color="auto"/>
                        <w:bottom w:val="none" w:sz="0" w:space="0" w:color="auto"/>
                        <w:right w:val="none" w:sz="0" w:space="0" w:color="auto"/>
                      </w:divBdr>
                    </w:div>
                    <w:div w:id="652100378">
                      <w:marLeft w:val="0"/>
                      <w:marRight w:val="0"/>
                      <w:marTop w:val="0"/>
                      <w:marBottom w:val="0"/>
                      <w:divBdr>
                        <w:top w:val="none" w:sz="0" w:space="0" w:color="auto"/>
                        <w:left w:val="none" w:sz="0" w:space="0" w:color="auto"/>
                        <w:bottom w:val="none" w:sz="0" w:space="0" w:color="auto"/>
                        <w:right w:val="none" w:sz="0" w:space="0" w:color="auto"/>
                      </w:divBdr>
                    </w:div>
                    <w:div w:id="809327759">
                      <w:marLeft w:val="0"/>
                      <w:marRight w:val="0"/>
                      <w:marTop w:val="0"/>
                      <w:marBottom w:val="0"/>
                      <w:divBdr>
                        <w:top w:val="none" w:sz="0" w:space="0" w:color="auto"/>
                        <w:left w:val="none" w:sz="0" w:space="0" w:color="auto"/>
                        <w:bottom w:val="none" w:sz="0" w:space="0" w:color="auto"/>
                        <w:right w:val="none" w:sz="0" w:space="0" w:color="auto"/>
                      </w:divBdr>
                    </w:div>
                    <w:div w:id="934633513">
                      <w:marLeft w:val="0"/>
                      <w:marRight w:val="0"/>
                      <w:marTop w:val="0"/>
                      <w:marBottom w:val="0"/>
                      <w:divBdr>
                        <w:top w:val="none" w:sz="0" w:space="0" w:color="auto"/>
                        <w:left w:val="none" w:sz="0" w:space="0" w:color="auto"/>
                        <w:bottom w:val="none" w:sz="0" w:space="0" w:color="auto"/>
                        <w:right w:val="none" w:sz="0" w:space="0" w:color="auto"/>
                      </w:divBdr>
                    </w:div>
                    <w:div w:id="961611756">
                      <w:marLeft w:val="0"/>
                      <w:marRight w:val="0"/>
                      <w:marTop w:val="0"/>
                      <w:marBottom w:val="0"/>
                      <w:divBdr>
                        <w:top w:val="none" w:sz="0" w:space="0" w:color="auto"/>
                        <w:left w:val="none" w:sz="0" w:space="0" w:color="auto"/>
                        <w:bottom w:val="none" w:sz="0" w:space="0" w:color="auto"/>
                        <w:right w:val="none" w:sz="0" w:space="0" w:color="auto"/>
                      </w:divBdr>
                    </w:div>
                    <w:div w:id="969356881">
                      <w:marLeft w:val="0"/>
                      <w:marRight w:val="0"/>
                      <w:marTop w:val="0"/>
                      <w:marBottom w:val="0"/>
                      <w:divBdr>
                        <w:top w:val="none" w:sz="0" w:space="0" w:color="auto"/>
                        <w:left w:val="none" w:sz="0" w:space="0" w:color="auto"/>
                        <w:bottom w:val="none" w:sz="0" w:space="0" w:color="auto"/>
                        <w:right w:val="none" w:sz="0" w:space="0" w:color="auto"/>
                      </w:divBdr>
                    </w:div>
                    <w:div w:id="998388122">
                      <w:marLeft w:val="0"/>
                      <w:marRight w:val="0"/>
                      <w:marTop w:val="0"/>
                      <w:marBottom w:val="0"/>
                      <w:divBdr>
                        <w:top w:val="none" w:sz="0" w:space="0" w:color="auto"/>
                        <w:left w:val="none" w:sz="0" w:space="0" w:color="auto"/>
                        <w:bottom w:val="none" w:sz="0" w:space="0" w:color="auto"/>
                        <w:right w:val="none" w:sz="0" w:space="0" w:color="auto"/>
                      </w:divBdr>
                    </w:div>
                    <w:div w:id="1064178736">
                      <w:marLeft w:val="0"/>
                      <w:marRight w:val="0"/>
                      <w:marTop w:val="0"/>
                      <w:marBottom w:val="0"/>
                      <w:divBdr>
                        <w:top w:val="none" w:sz="0" w:space="0" w:color="auto"/>
                        <w:left w:val="none" w:sz="0" w:space="0" w:color="auto"/>
                        <w:bottom w:val="none" w:sz="0" w:space="0" w:color="auto"/>
                        <w:right w:val="none" w:sz="0" w:space="0" w:color="auto"/>
                      </w:divBdr>
                    </w:div>
                    <w:div w:id="1091198466">
                      <w:marLeft w:val="0"/>
                      <w:marRight w:val="0"/>
                      <w:marTop w:val="0"/>
                      <w:marBottom w:val="0"/>
                      <w:divBdr>
                        <w:top w:val="none" w:sz="0" w:space="0" w:color="auto"/>
                        <w:left w:val="none" w:sz="0" w:space="0" w:color="auto"/>
                        <w:bottom w:val="none" w:sz="0" w:space="0" w:color="auto"/>
                        <w:right w:val="none" w:sz="0" w:space="0" w:color="auto"/>
                      </w:divBdr>
                    </w:div>
                    <w:div w:id="1131365338">
                      <w:marLeft w:val="0"/>
                      <w:marRight w:val="0"/>
                      <w:marTop w:val="0"/>
                      <w:marBottom w:val="0"/>
                      <w:divBdr>
                        <w:top w:val="none" w:sz="0" w:space="0" w:color="auto"/>
                        <w:left w:val="none" w:sz="0" w:space="0" w:color="auto"/>
                        <w:bottom w:val="none" w:sz="0" w:space="0" w:color="auto"/>
                        <w:right w:val="none" w:sz="0" w:space="0" w:color="auto"/>
                      </w:divBdr>
                    </w:div>
                    <w:div w:id="1139372996">
                      <w:marLeft w:val="0"/>
                      <w:marRight w:val="0"/>
                      <w:marTop w:val="0"/>
                      <w:marBottom w:val="0"/>
                      <w:divBdr>
                        <w:top w:val="none" w:sz="0" w:space="0" w:color="auto"/>
                        <w:left w:val="none" w:sz="0" w:space="0" w:color="auto"/>
                        <w:bottom w:val="none" w:sz="0" w:space="0" w:color="auto"/>
                        <w:right w:val="none" w:sz="0" w:space="0" w:color="auto"/>
                      </w:divBdr>
                    </w:div>
                    <w:div w:id="1302423858">
                      <w:marLeft w:val="0"/>
                      <w:marRight w:val="0"/>
                      <w:marTop w:val="0"/>
                      <w:marBottom w:val="0"/>
                      <w:divBdr>
                        <w:top w:val="none" w:sz="0" w:space="0" w:color="auto"/>
                        <w:left w:val="none" w:sz="0" w:space="0" w:color="auto"/>
                        <w:bottom w:val="none" w:sz="0" w:space="0" w:color="auto"/>
                        <w:right w:val="none" w:sz="0" w:space="0" w:color="auto"/>
                      </w:divBdr>
                    </w:div>
                    <w:div w:id="1322155012">
                      <w:marLeft w:val="0"/>
                      <w:marRight w:val="0"/>
                      <w:marTop w:val="0"/>
                      <w:marBottom w:val="0"/>
                      <w:divBdr>
                        <w:top w:val="none" w:sz="0" w:space="0" w:color="auto"/>
                        <w:left w:val="none" w:sz="0" w:space="0" w:color="auto"/>
                        <w:bottom w:val="none" w:sz="0" w:space="0" w:color="auto"/>
                        <w:right w:val="none" w:sz="0" w:space="0" w:color="auto"/>
                      </w:divBdr>
                    </w:div>
                    <w:div w:id="1355185497">
                      <w:marLeft w:val="0"/>
                      <w:marRight w:val="0"/>
                      <w:marTop w:val="0"/>
                      <w:marBottom w:val="0"/>
                      <w:divBdr>
                        <w:top w:val="none" w:sz="0" w:space="0" w:color="auto"/>
                        <w:left w:val="none" w:sz="0" w:space="0" w:color="auto"/>
                        <w:bottom w:val="none" w:sz="0" w:space="0" w:color="auto"/>
                        <w:right w:val="none" w:sz="0" w:space="0" w:color="auto"/>
                      </w:divBdr>
                    </w:div>
                    <w:div w:id="1524594099">
                      <w:marLeft w:val="0"/>
                      <w:marRight w:val="0"/>
                      <w:marTop w:val="0"/>
                      <w:marBottom w:val="0"/>
                      <w:divBdr>
                        <w:top w:val="none" w:sz="0" w:space="0" w:color="auto"/>
                        <w:left w:val="none" w:sz="0" w:space="0" w:color="auto"/>
                        <w:bottom w:val="none" w:sz="0" w:space="0" w:color="auto"/>
                        <w:right w:val="none" w:sz="0" w:space="0" w:color="auto"/>
                      </w:divBdr>
                    </w:div>
                    <w:div w:id="1704475041">
                      <w:marLeft w:val="0"/>
                      <w:marRight w:val="0"/>
                      <w:marTop w:val="0"/>
                      <w:marBottom w:val="0"/>
                      <w:divBdr>
                        <w:top w:val="none" w:sz="0" w:space="0" w:color="auto"/>
                        <w:left w:val="none" w:sz="0" w:space="0" w:color="auto"/>
                        <w:bottom w:val="none" w:sz="0" w:space="0" w:color="auto"/>
                        <w:right w:val="none" w:sz="0" w:space="0" w:color="auto"/>
                      </w:divBdr>
                    </w:div>
                    <w:div w:id="1803884383">
                      <w:marLeft w:val="0"/>
                      <w:marRight w:val="0"/>
                      <w:marTop w:val="0"/>
                      <w:marBottom w:val="0"/>
                      <w:divBdr>
                        <w:top w:val="none" w:sz="0" w:space="0" w:color="auto"/>
                        <w:left w:val="none" w:sz="0" w:space="0" w:color="auto"/>
                        <w:bottom w:val="none" w:sz="0" w:space="0" w:color="auto"/>
                        <w:right w:val="none" w:sz="0" w:space="0" w:color="auto"/>
                      </w:divBdr>
                    </w:div>
                    <w:div w:id="1855146898">
                      <w:marLeft w:val="0"/>
                      <w:marRight w:val="0"/>
                      <w:marTop w:val="0"/>
                      <w:marBottom w:val="0"/>
                      <w:divBdr>
                        <w:top w:val="none" w:sz="0" w:space="0" w:color="auto"/>
                        <w:left w:val="none" w:sz="0" w:space="0" w:color="auto"/>
                        <w:bottom w:val="none" w:sz="0" w:space="0" w:color="auto"/>
                        <w:right w:val="none" w:sz="0" w:space="0" w:color="auto"/>
                      </w:divBdr>
                    </w:div>
                    <w:div w:id="2088720255">
                      <w:marLeft w:val="0"/>
                      <w:marRight w:val="0"/>
                      <w:marTop w:val="0"/>
                      <w:marBottom w:val="0"/>
                      <w:divBdr>
                        <w:top w:val="none" w:sz="0" w:space="0" w:color="auto"/>
                        <w:left w:val="none" w:sz="0" w:space="0" w:color="auto"/>
                        <w:bottom w:val="none" w:sz="0" w:space="0" w:color="auto"/>
                        <w:right w:val="none" w:sz="0" w:space="0" w:color="auto"/>
                      </w:divBdr>
                    </w:div>
                    <w:div w:id="21396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591797">
      <w:bodyDiv w:val="1"/>
      <w:marLeft w:val="0"/>
      <w:marRight w:val="0"/>
      <w:marTop w:val="0"/>
      <w:marBottom w:val="0"/>
      <w:divBdr>
        <w:top w:val="none" w:sz="0" w:space="0" w:color="auto"/>
        <w:left w:val="none" w:sz="0" w:space="0" w:color="auto"/>
        <w:bottom w:val="none" w:sz="0" w:space="0" w:color="auto"/>
        <w:right w:val="none" w:sz="0" w:space="0" w:color="auto"/>
      </w:divBdr>
    </w:div>
    <w:div w:id="1653145739">
      <w:bodyDiv w:val="1"/>
      <w:marLeft w:val="0"/>
      <w:marRight w:val="0"/>
      <w:marTop w:val="0"/>
      <w:marBottom w:val="0"/>
      <w:divBdr>
        <w:top w:val="none" w:sz="0" w:space="0" w:color="auto"/>
        <w:left w:val="none" w:sz="0" w:space="0" w:color="auto"/>
        <w:bottom w:val="none" w:sz="0" w:space="0" w:color="auto"/>
        <w:right w:val="none" w:sz="0" w:space="0" w:color="auto"/>
      </w:divBdr>
    </w:div>
    <w:div w:id="1685207416">
      <w:bodyDiv w:val="1"/>
      <w:marLeft w:val="0"/>
      <w:marRight w:val="0"/>
      <w:marTop w:val="0"/>
      <w:marBottom w:val="0"/>
      <w:divBdr>
        <w:top w:val="none" w:sz="0" w:space="0" w:color="auto"/>
        <w:left w:val="none" w:sz="0" w:space="0" w:color="auto"/>
        <w:bottom w:val="none" w:sz="0" w:space="0" w:color="auto"/>
        <w:right w:val="none" w:sz="0" w:space="0" w:color="auto"/>
      </w:divBdr>
    </w:div>
    <w:div w:id="1740666388">
      <w:bodyDiv w:val="1"/>
      <w:marLeft w:val="0"/>
      <w:marRight w:val="0"/>
      <w:marTop w:val="0"/>
      <w:marBottom w:val="0"/>
      <w:divBdr>
        <w:top w:val="none" w:sz="0" w:space="0" w:color="auto"/>
        <w:left w:val="none" w:sz="0" w:space="0" w:color="auto"/>
        <w:bottom w:val="none" w:sz="0" w:space="0" w:color="auto"/>
        <w:right w:val="none" w:sz="0" w:space="0" w:color="auto"/>
      </w:divBdr>
    </w:div>
    <w:div w:id="1749425664">
      <w:bodyDiv w:val="1"/>
      <w:marLeft w:val="0"/>
      <w:marRight w:val="0"/>
      <w:marTop w:val="0"/>
      <w:marBottom w:val="0"/>
      <w:divBdr>
        <w:top w:val="none" w:sz="0" w:space="0" w:color="auto"/>
        <w:left w:val="none" w:sz="0" w:space="0" w:color="auto"/>
        <w:bottom w:val="none" w:sz="0" w:space="0" w:color="auto"/>
        <w:right w:val="none" w:sz="0" w:space="0" w:color="auto"/>
      </w:divBdr>
    </w:div>
    <w:div w:id="1838376490">
      <w:bodyDiv w:val="1"/>
      <w:marLeft w:val="0"/>
      <w:marRight w:val="0"/>
      <w:marTop w:val="0"/>
      <w:marBottom w:val="0"/>
      <w:divBdr>
        <w:top w:val="none" w:sz="0" w:space="0" w:color="auto"/>
        <w:left w:val="none" w:sz="0" w:space="0" w:color="auto"/>
        <w:bottom w:val="none" w:sz="0" w:space="0" w:color="auto"/>
        <w:right w:val="none" w:sz="0" w:space="0" w:color="auto"/>
      </w:divBdr>
    </w:div>
    <w:div w:id="1846285592">
      <w:bodyDiv w:val="1"/>
      <w:marLeft w:val="0"/>
      <w:marRight w:val="0"/>
      <w:marTop w:val="0"/>
      <w:marBottom w:val="0"/>
      <w:divBdr>
        <w:top w:val="none" w:sz="0" w:space="0" w:color="auto"/>
        <w:left w:val="none" w:sz="0" w:space="0" w:color="auto"/>
        <w:bottom w:val="none" w:sz="0" w:space="0" w:color="auto"/>
        <w:right w:val="none" w:sz="0" w:space="0" w:color="auto"/>
      </w:divBdr>
    </w:div>
    <w:div w:id="2039117799">
      <w:bodyDiv w:val="1"/>
      <w:marLeft w:val="0"/>
      <w:marRight w:val="0"/>
      <w:marTop w:val="0"/>
      <w:marBottom w:val="0"/>
      <w:divBdr>
        <w:top w:val="none" w:sz="0" w:space="0" w:color="auto"/>
        <w:left w:val="none" w:sz="0" w:space="0" w:color="auto"/>
        <w:bottom w:val="none" w:sz="0" w:space="0" w:color="auto"/>
        <w:right w:val="none" w:sz="0" w:space="0" w:color="auto"/>
      </w:divBdr>
    </w:div>
    <w:div w:id="2046521029">
      <w:bodyDiv w:val="1"/>
      <w:marLeft w:val="0"/>
      <w:marRight w:val="0"/>
      <w:marTop w:val="0"/>
      <w:marBottom w:val="0"/>
      <w:divBdr>
        <w:top w:val="none" w:sz="0" w:space="0" w:color="auto"/>
        <w:left w:val="none" w:sz="0" w:space="0" w:color="auto"/>
        <w:bottom w:val="none" w:sz="0" w:space="0" w:color="auto"/>
        <w:right w:val="none" w:sz="0" w:space="0" w:color="auto"/>
      </w:divBdr>
    </w:div>
    <w:div w:id="2090156353">
      <w:bodyDiv w:val="1"/>
      <w:marLeft w:val="0"/>
      <w:marRight w:val="0"/>
      <w:marTop w:val="0"/>
      <w:marBottom w:val="0"/>
      <w:divBdr>
        <w:top w:val="none" w:sz="0" w:space="0" w:color="auto"/>
        <w:left w:val="none" w:sz="0" w:space="0" w:color="auto"/>
        <w:bottom w:val="none" w:sz="0" w:space="0" w:color="auto"/>
        <w:right w:val="none" w:sz="0" w:space="0" w:color="auto"/>
      </w:divBdr>
    </w:div>
    <w:div w:id="2093431863">
      <w:bodyDiv w:val="1"/>
      <w:marLeft w:val="0"/>
      <w:marRight w:val="0"/>
      <w:marTop w:val="0"/>
      <w:marBottom w:val="0"/>
      <w:divBdr>
        <w:top w:val="none" w:sz="0" w:space="0" w:color="auto"/>
        <w:left w:val="none" w:sz="0" w:space="0" w:color="auto"/>
        <w:bottom w:val="none" w:sz="0" w:space="0" w:color="auto"/>
        <w:right w:val="none" w:sz="0" w:space="0" w:color="auto"/>
      </w:divBdr>
    </w:div>
    <w:div w:id="213467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coker\Application%20Data\Microsoft\Templates\CCNPv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DF5FA3-90AF-4F22-B6A0-BAE5C348E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CCNPv6.dot</Template>
  <TotalTime>5</TotalTime>
  <Pages>7</Pages>
  <Words>945</Words>
  <Characters>4920</Characters>
  <Application>Microsoft Office Word</Application>
  <DocSecurity>0</DocSecurity>
  <Lines>89</Lines>
  <Paragraphs>46</Paragraphs>
  <ScaleCrop>false</ScaleCrop>
  <HeadingPairs>
    <vt:vector size="2" baseType="variant">
      <vt:variant>
        <vt:lpstr>Title</vt:lpstr>
      </vt:variant>
      <vt:variant>
        <vt:i4>1</vt:i4>
      </vt:variant>
    </vt:vector>
  </HeadingPairs>
  <TitlesOfParts>
    <vt:vector size="1" baseType="lpstr">
      <vt:lpstr/>
    </vt:vector>
  </TitlesOfParts>
  <Company>Cisco Systems</Company>
  <LinksUpToDate>false</LinksUpToDate>
  <CharactersWithSpaces>5819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Cisco Systems</dc:creator>
  <cp:lastModifiedBy>qumin</cp:lastModifiedBy>
  <cp:revision>7</cp:revision>
  <cp:lastPrinted>2018-07-06T21:59:00Z</cp:lastPrinted>
  <dcterms:created xsi:type="dcterms:W3CDTF">2018-07-06T21:59:00Z</dcterms:created>
  <dcterms:modified xsi:type="dcterms:W3CDTF">2018-11-29T09:22:00Z</dcterms:modified>
</cp:coreProperties>
</file>